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32F4C" w14:textId="01E3F345" w:rsidR="00397A38" w:rsidRPr="00967CFB" w:rsidRDefault="00397A38" w:rsidP="00397A3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15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B66D03">
        <w:rPr>
          <w:rFonts w:ascii="Arial" w:hAnsi="Arial" w:cs="Arial"/>
          <w:b/>
          <w:bCs/>
          <w:sz w:val="28"/>
        </w:rPr>
        <w:t>R1-</w:t>
      </w:r>
      <w:r w:rsidR="00B66D03" w:rsidRPr="00B66D03">
        <w:rPr>
          <w:rFonts w:ascii="Arial" w:hAnsi="Arial" w:cs="Arial"/>
          <w:b/>
          <w:bCs/>
          <w:sz w:val="28"/>
        </w:rPr>
        <w:t>2312016</w:t>
      </w:r>
    </w:p>
    <w:p w14:paraId="23DA2B5C" w14:textId="77777777" w:rsidR="00397A38" w:rsidRPr="009513AC" w:rsidRDefault="00397A38" w:rsidP="00397A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Chicago, USA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 13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November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17</w:t>
      </w:r>
      <w:r w:rsidRPr="009B1F2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612BF82B" w14:textId="510326DB" w:rsidR="00FE2A81" w:rsidRPr="00785E35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1" w:name="Source"/>
      <w:bookmarkEnd w:id="1"/>
      <w:r w:rsidR="005A204C">
        <w:rPr>
          <w:rFonts w:ascii="Arial" w:hAnsi="Arial"/>
          <w:sz w:val="24"/>
        </w:rPr>
        <w:t>7.1</w:t>
      </w:r>
    </w:p>
    <w:p w14:paraId="6EDC7C2F" w14:textId="77777777" w:rsidR="00FE2A81" w:rsidRPr="00785E35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1B950CDD" w14:textId="5DE272A3" w:rsidR="00FE2A81" w:rsidRPr="00785E35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</w:rPr>
        <w:tab/>
      </w:r>
      <w:r w:rsidR="00EB2CDE" w:rsidRPr="00EB2CDE">
        <w:rPr>
          <w:rFonts w:ascii="Arial" w:hAnsi="Arial"/>
          <w:color w:val="000000" w:themeColor="text1"/>
          <w:sz w:val="24"/>
          <w:szCs w:val="24"/>
        </w:rPr>
        <w:t>Clarify CSI feedback with SUL</w:t>
      </w:r>
    </w:p>
    <w:p w14:paraId="401B4271" w14:textId="77777777" w:rsidR="00FE2A81" w:rsidRPr="00785E35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2" w:name="DocumentFor"/>
      <w:bookmarkEnd w:id="2"/>
      <w:r w:rsidRPr="00785E35">
        <w:rPr>
          <w:rFonts w:ascii="Arial" w:hAnsi="Arial"/>
          <w:sz w:val="24"/>
        </w:rPr>
        <w:t>Discussion/Decision</w:t>
      </w:r>
    </w:p>
    <w:p w14:paraId="65C73E11" w14:textId="2BC33A0E" w:rsidR="00F97815" w:rsidRDefault="00FD6A3D" w:rsidP="009F5567">
      <w:pPr>
        <w:pStyle w:val="Heading1"/>
        <w:jc w:val="both"/>
      </w:pPr>
      <w:bookmarkStart w:id="3" w:name="_Ref465963108"/>
      <w:r w:rsidRPr="00785E35">
        <w:t>Introduction</w:t>
      </w:r>
      <w:bookmarkEnd w:id="0"/>
      <w:bookmarkEnd w:id="3"/>
    </w:p>
    <w:p w14:paraId="16F60ED8" w14:textId="2D6CA685" w:rsidR="009925C2" w:rsidRPr="00924B69" w:rsidRDefault="00D354CF" w:rsidP="00FE09CF">
      <w:pPr>
        <w:jc w:val="both"/>
        <w:rPr>
          <w:rFonts w:ascii="Times New Roman" w:hAnsi="Times New Roman" w:cs="Times New Roman"/>
          <w:sz w:val="20"/>
          <w:szCs w:val="20"/>
        </w:rPr>
      </w:pPr>
      <w:r w:rsidRPr="00924B69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E1246E" w:rsidRPr="00924B69">
        <w:rPr>
          <w:rFonts w:ascii="Times New Roman" w:hAnsi="Times New Roman" w:cs="Times New Roman"/>
          <w:sz w:val="20"/>
          <w:szCs w:val="20"/>
        </w:rPr>
        <w:t xml:space="preserve">we </w:t>
      </w:r>
      <w:r w:rsidR="00FE09CF" w:rsidRPr="00924B69">
        <w:rPr>
          <w:rFonts w:ascii="Times New Roman" w:hAnsi="Times New Roman" w:cs="Times New Roman"/>
          <w:sz w:val="20"/>
          <w:szCs w:val="20"/>
        </w:rPr>
        <w:t xml:space="preserve">discuss and clarify </w:t>
      </w:r>
      <w:r w:rsidR="007A2B29">
        <w:rPr>
          <w:rFonts w:ascii="Times New Roman" w:hAnsi="Times New Roman" w:cs="Times New Roman"/>
          <w:sz w:val="20"/>
          <w:szCs w:val="20"/>
        </w:rPr>
        <w:t>the</w:t>
      </w:r>
      <w:r w:rsidR="008A7454" w:rsidRPr="00924B69">
        <w:rPr>
          <w:rFonts w:ascii="Times New Roman" w:eastAsia="Microsoft YaHei" w:hAnsi="Times New Roman" w:cs="Times New Roman"/>
          <w:color w:val="000000"/>
          <w:sz w:val="20"/>
          <w:szCs w:val="20"/>
        </w:rPr>
        <w:t xml:space="preserve"> common PUCCH plus PUSCH with SUL. </w:t>
      </w:r>
    </w:p>
    <w:p w14:paraId="0093B926" w14:textId="63B94712" w:rsidR="008A7454" w:rsidRDefault="008A7454">
      <w:pPr>
        <w:pStyle w:val="Heading1"/>
      </w:pPr>
      <w:bookmarkStart w:id="4" w:name="_Ref463027406"/>
      <w:bookmarkStart w:id="5" w:name="_Ref465963195"/>
      <w:bookmarkStart w:id="6" w:name="_Ref466040522"/>
      <w:bookmarkStart w:id="7" w:name="_Ref378529477"/>
      <w:bookmarkStart w:id="8" w:name="_Toc424303267"/>
      <w:bookmarkStart w:id="9" w:name="_Toc425248865"/>
      <w:bookmarkStart w:id="10" w:name="_Toc425344835"/>
      <w:bookmarkStart w:id="11" w:name="_Toc425350726"/>
      <w:bookmarkStart w:id="12" w:name="_Toc425501584"/>
      <w:bookmarkStart w:id="13" w:name="_Toc425504168"/>
      <w:bookmarkStart w:id="14" w:name="_Ref525738606"/>
      <w:bookmarkStart w:id="15" w:name="_Ref7626308"/>
      <w:bookmarkStart w:id="16" w:name="_Ref21100018"/>
      <w:r>
        <w:t>Common PUCCH + PUSCH with SUL</w:t>
      </w:r>
      <w:r w:rsidR="008A0166">
        <w:t xml:space="preserve"> in DCI 0_0</w:t>
      </w:r>
    </w:p>
    <w:p w14:paraId="34E87E41" w14:textId="2F04E12C" w:rsidR="008A7454" w:rsidRDefault="00D224B5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6E0D1A">
        <w:rPr>
          <w:rFonts w:ascii="Times New Roman" w:hAnsi="Times New Roman" w:cs="Times New Roman"/>
          <w:noProof/>
          <w:sz w:val="20"/>
          <w:szCs w:val="20"/>
          <w:lang w:val="en-GB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C29098" wp14:editId="693F2EE5">
                <wp:simplePos x="0" y="0"/>
                <wp:positionH relativeFrom="margin">
                  <wp:align>left</wp:align>
                </wp:positionH>
                <wp:positionV relativeFrom="paragraph">
                  <wp:posOffset>368887</wp:posOffset>
                </wp:positionV>
                <wp:extent cx="6336665" cy="2141220"/>
                <wp:effectExtent l="0" t="0" r="2603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6665" cy="214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C88644" w14:textId="12F3057E" w:rsidR="006E0D1A" w:rsidRPr="006E0D1A" w:rsidRDefault="006E0D1A" w:rsidP="006E0D1A">
                            <w:pPr>
                              <w:pStyle w:val="B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UL/SUL indicator - 1 bit for UEs configured with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supplementaryUplink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ServingCellConfig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                      </w:r>
                          </w:p>
                          <w:p w14:paraId="56D3D730" w14:textId="77777777" w:rsidR="006E0D1A" w:rsidRPr="006E0D1A" w:rsidRDefault="006E0D1A" w:rsidP="006E0D1A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If the UL/SUL indicator is present in DCI format 0_0 and the higher layer parameter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pusch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not configured on both UL and SUL the UE ignores the UL/SUL indicator field in DCI format 0_0, and the corresponding PUSCH scheduled by the DCI format 0_0 is for the UL or SUL for which high layer parameter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configured;</w:t>
                            </w:r>
                          </w:p>
                          <w:p w14:paraId="17F32947" w14:textId="77777777" w:rsidR="006E0D1A" w:rsidRPr="006E0D1A" w:rsidRDefault="006E0D1A" w:rsidP="006E0D1A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If the UL/SUL indicator is not present in DCI format 0_0 and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configured, the corresponding PUSCH scheduled by the DCI format 0_0 is for the UL or SUL for which high layer parameter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configured. </w:t>
                            </w:r>
                          </w:p>
                          <w:p w14:paraId="66833E4A" w14:textId="77777777" w:rsidR="006E0D1A" w:rsidRPr="006E0D1A" w:rsidRDefault="006E0D1A" w:rsidP="006E0D1A">
                            <w:pPr>
                              <w:pStyle w:val="B2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If the UL/SUL indicator is not present in DCI format 0_0 and </w:t>
                            </w:r>
                            <w:proofErr w:type="spellStart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pucch</w:t>
                            </w:r>
                            <w:proofErr w:type="spellEnd"/>
                            <w:r w:rsidRPr="006E0D1A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-Config</w:t>
                            </w:r>
                            <w:r w:rsidRPr="006E0D1A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is not configured, the corresponding PUSCH scheduled by the DCI format 0_0 is for the uplink on which the latest PRACH is transmitted.</w:t>
                            </w:r>
                          </w:p>
                          <w:p w14:paraId="73164629" w14:textId="13648946" w:rsidR="006E0D1A" w:rsidRDefault="006E0D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C2909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9.05pt;width:498.95pt;height:168.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">
                <v:textbox>
                  <w:txbxContent>
                    <w:p w14:paraId="7BC88644" w14:textId="12F3057E" w:rsidR="006E0D1A" w:rsidRPr="006E0D1A" w:rsidRDefault="006E0D1A" w:rsidP="006E0D1A">
                      <w:pPr>
                        <w:pStyle w:val="B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UL/SUL indicator - 1 bit for UEs configured with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supplementaryUplink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</w:t>
                      </w:r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ServingCellConfig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                </w:r>
                    </w:p>
                    <w:p w14:paraId="56D3D730" w14:textId="77777777" w:rsidR="006E0D1A" w:rsidRPr="006E0D1A" w:rsidRDefault="006E0D1A" w:rsidP="006E0D1A">
                      <w:pPr>
                        <w:pStyle w:val="B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If the UL/SUL indicator is present in DCI format 0_0 and the higher layer parameter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pusch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not configured on both UL and SUL the UE ignores the UL/SUL indicator field in DCI format 0_0, and the corresponding PUSCH scheduled by the DCI format 0_0 is for the UL or SUL for which high layer parameter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configured;</w:t>
                      </w:r>
                    </w:p>
                    <w:p w14:paraId="17F32947" w14:textId="77777777" w:rsidR="006E0D1A" w:rsidRPr="006E0D1A" w:rsidRDefault="006E0D1A" w:rsidP="006E0D1A">
                      <w:pPr>
                        <w:pStyle w:val="B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If the UL/SUL indicator is not present in DCI format 0_0 and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configured, the corresponding PUSCH scheduled by the DCI format 0_0 is for the UL or SUL for which high layer parameter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configured. </w:t>
                      </w:r>
                    </w:p>
                    <w:p w14:paraId="66833E4A" w14:textId="77777777" w:rsidR="006E0D1A" w:rsidRPr="006E0D1A" w:rsidRDefault="006E0D1A" w:rsidP="006E0D1A">
                      <w:pPr>
                        <w:pStyle w:val="B2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If the UL/SUL indicator is not present in DCI format 0_0 and </w:t>
                      </w:r>
                      <w:proofErr w:type="spellStart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pucch</w:t>
                      </w:r>
                      <w:proofErr w:type="spellEnd"/>
                      <w:r w:rsidRPr="006E0D1A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-Config</w:t>
                      </w:r>
                      <w:r w:rsidRPr="006E0D1A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is not configured, the corresponding PUSCH scheduled by the DCI format 0_0 is for the uplink on which the latest PRACH is transmitted.</w:t>
                      </w:r>
                    </w:p>
                    <w:p w14:paraId="73164629" w14:textId="13648946" w:rsidR="006E0D1A" w:rsidRDefault="006E0D1A"/>
                  </w:txbxContent>
                </v:textbox>
                <w10:wrap type="square" anchorx="margin"/>
              </v:shape>
            </w:pict>
          </mc:Fallback>
        </mc:AlternateContent>
      </w:r>
      <w:r w:rsidR="006E0D1A"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follow </w:t>
      </w:r>
      <w:r w:rsid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is the current specification for </w:t>
      </w:r>
      <w:r w:rsidR="006E0D1A" w:rsidRPr="006E0D1A">
        <w:rPr>
          <w:rFonts w:ascii="Times New Roman" w:hAnsi="Times New Roman" w:cs="Times New Roman"/>
          <w:sz w:val="20"/>
          <w:szCs w:val="20"/>
        </w:rPr>
        <w:t>UL/SUL indicator</w:t>
      </w:r>
      <w:r w:rsidR="006E0D1A">
        <w:rPr>
          <w:rFonts w:ascii="Times New Roman" w:hAnsi="Times New Roman" w:cs="Times New Roman"/>
          <w:sz w:val="20"/>
          <w:szCs w:val="20"/>
        </w:rPr>
        <w:t xml:space="preserve"> in DCI format 0_0. The specification is quite comprehensive. But it still missed a few cases, where </w:t>
      </w:r>
      <w:proofErr w:type="spellStart"/>
      <w:r w:rsidR="006E0D1A"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="006E0D1A"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 is not configured but PUCCH-</w:t>
      </w:r>
      <w:proofErr w:type="spellStart"/>
      <w:r w:rsidR="006E0D1A"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="006E0D1A"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configured.</w:t>
      </w:r>
      <w:r w:rsidR="006E0D1A">
        <w:t xml:space="preserve"> </w:t>
      </w:r>
    </w:p>
    <w:p w14:paraId="166B2910" w14:textId="3F8E4F4F" w:rsidR="00D224B5" w:rsidRDefault="00D224B5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As illustrated in the following figure, in field, it could occur that gNB does not configure dedicated 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right after RACH and rely on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PUCCH feedback. In this gap period, i.e., after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 and before 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configured, the above specification does not define UE behaviour on PUCCH/PUSCH transmission with SUL. </w:t>
      </w:r>
    </w:p>
    <w:p w14:paraId="2DE44E35" w14:textId="77777777" w:rsidR="009A0488" w:rsidRDefault="009A0488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4BD192D8" w14:textId="36FDF039" w:rsidR="009A0488" w:rsidRDefault="009A0488" w:rsidP="009A0488">
      <w:pPr>
        <w:jc w:val="center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noProof/>
          <w:sz w:val="20"/>
          <w:szCs w:val="20"/>
          <w:lang w:val="en-GB" w:eastAsia="en-US"/>
        </w:rPr>
        <w:drawing>
          <wp:inline distT="0" distB="0" distL="0" distR="0" wp14:anchorId="2C0EAFE3" wp14:editId="4C1E06F6">
            <wp:extent cx="4408170" cy="1146810"/>
            <wp:effectExtent l="0" t="0" r="0" b="0"/>
            <wp:docPr id="7176324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170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85E15" w14:textId="77777777" w:rsidR="00D224B5" w:rsidRDefault="00D224B5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E5CC8F9" w14:textId="576DEC08" w:rsidR="009D6904" w:rsidRDefault="006E0D1A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the case of the first sub-bullet,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case </w:t>
      </w:r>
      <w:proofErr w:type="spellStart"/>
      <w:r w:rsidRPr="006E0D1A">
        <w:rPr>
          <w:rFonts w:ascii="Times New Roman" w:hAnsi="Times New Roman" w:cs="Times New Roman"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</w:rPr>
        <w:t>-Config is not configured</w:t>
      </w:r>
      <w:r w:rsidR="009D6904">
        <w:rPr>
          <w:rFonts w:ascii="Times New Roman" w:hAnsi="Times New Roman" w:cs="Times New Roman"/>
          <w:sz w:val="20"/>
          <w:szCs w:val="20"/>
        </w:rPr>
        <w:t xml:space="preserve"> but </w:t>
      </w:r>
      <w:r w:rsidR="009D6904"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="009D6904"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="009D6904"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</w:t>
      </w:r>
      <w:r w:rsidR="009D6904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the specification is missing. We can further divide this case into two sub-cases as below. </w:t>
      </w:r>
    </w:p>
    <w:p w14:paraId="1CAEBE78" w14:textId="15219816" w:rsidR="006E0D1A" w:rsidRDefault="009D6904" w:rsidP="009D690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Sub-case 1: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only configured on one carrier, either on SUL or NUL. </w:t>
      </w:r>
    </w:p>
    <w:p w14:paraId="1F18B0B2" w14:textId="56F4C3D4" w:rsidR="009D6904" w:rsidRPr="009D6904" w:rsidRDefault="009D6904" w:rsidP="009D690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Sub-case 2: PUCCH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 on both SUL and NUL.</w:t>
      </w:r>
    </w:p>
    <w:p w14:paraId="015E6620" w14:textId="77777777" w:rsidR="009D6904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55A8E7EF" w14:textId="7810468B" w:rsidR="006E0D1A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9D6904">
        <w:rPr>
          <w:rFonts w:ascii="Times New Roman" w:hAnsi="Times New Roman" w:cs="Times New Roman"/>
          <w:sz w:val="20"/>
          <w:szCs w:val="20"/>
          <w:lang w:val="en-GB" w:eastAsia="en-US"/>
        </w:rPr>
        <w:t>For sub-case 1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UE should follow the principle of this sub-bullet specification to transmit PUSCH on the carrier for which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configured. Naturally, UE should transmit PUCCH on the carrier for which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configured. </w:t>
      </w:r>
    </w:p>
    <w:p w14:paraId="67C283B0" w14:textId="77777777" w:rsidR="009D6904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F3B24D2" w14:textId="2772D727" w:rsidR="009D6904" w:rsidRDefault="009D690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lastRenderedPageBreak/>
        <w:t>For sub-case 2, UE should follow the principle of the third sub-bullet to transmit PUSCH on the carrier where the latest PRACH is transmitted. Furthermore, follow</w:t>
      </w:r>
      <w:r w:rsidR="00A95684">
        <w:rPr>
          <w:rFonts w:ascii="Times New Roman" w:hAnsi="Times New Roman" w:cs="Times New Roman"/>
          <w:sz w:val="20"/>
          <w:szCs w:val="20"/>
          <w:lang w:val="en-GB" w:eastAsia="en-US"/>
        </w:rPr>
        <w:t>ing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the principle that PUCCH and PUSCH have to transmit on the same carrier when dynamic </w:t>
      </w:r>
      <w:r w:rsidR="00A95684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SUL/NUL switch does not apply, UE should transmit PUCCH on the carrier where the latest PRACH is transmitted as well. </w:t>
      </w:r>
    </w:p>
    <w:p w14:paraId="05FB092A" w14:textId="77777777" w:rsidR="00A95684" w:rsidRDefault="00A9568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24C8B12" w14:textId="0D9D385F" w:rsidR="00A95684" w:rsidRDefault="00A95684" w:rsidP="00A9568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the case of the third sub-bullet,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case </w:t>
      </w:r>
      <w:proofErr w:type="spellStart"/>
      <w:r w:rsidRPr="006E0D1A">
        <w:rPr>
          <w:rFonts w:ascii="Times New Roman" w:hAnsi="Times New Roman" w:cs="Times New Roman"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</w:rPr>
        <w:t>-Config is not configured</w:t>
      </w:r>
      <w:r>
        <w:rPr>
          <w:rFonts w:ascii="Times New Roman" w:hAnsi="Times New Roman" w:cs="Times New Roman"/>
          <w:sz w:val="20"/>
          <w:szCs w:val="20"/>
        </w:rPr>
        <w:t xml:space="preserve"> but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, we can further divide this case into two sub-cases as below. </w:t>
      </w:r>
    </w:p>
    <w:p w14:paraId="7D801DE2" w14:textId="77777777" w:rsidR="00A95684" w:rsidRDefault="00A95684" w:rsidP="00A9568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Sub-case 1: 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only configured on one carrier, either on SUL or NUL. </w:t>
      </w:r>
    </w:p>
    <w:p w14:paraId="37075A1E" w14:textId="77777777" w:rsidR="00A95684" w:rsidRPr="009D6904" w:rsidRDefault="00A95684" w:rsidP="00A9568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Sub-case 2: PUCCH</w:t>
      </w:r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 on both SUL and NUL.</w:t>
      </w:r>
    </w:p>
    <w:p w14:paraId="013D5814" w14:textId="301903D8" w:rsidR="00A95684" w:rsidRDefault="00A9568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412A195B" w14:textId="77777777" w:rsidR="00C97403" w:rsidRPr="008A0166" w:rsidRDefault="00A95684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sub-case 1, </w:t>
      </w:r>
      <w:r w:rsidR="00C97403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there can be two solutions. </w:t>
      </w:r>
    </w:p>
    <w:p w14:paraId="453AD2F0" w14:textId="77777777" w:rsidR="00C97403" w:rsidRPr="008A0166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4BE93956" w14:textId="24CFC0C5" w:rsidR="00774B20" w:rsidRPr="008A0166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Solution 1 for sub-case 1 follows 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current 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specification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to transmit PUSCH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on the carrier on which the last PRACH is transmitted.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For PUCCH transmission,</w:t>
      </w:r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UE expect gNB should configure PUCCH-</w:t>
      </w:r>
      <w:proofErr w:type="spellStart"/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="00A95684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on the same cell </w:t>
      </w:r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where the latest PRACH is transmitted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, so that PUCCH and PUSCH are transmit on the same carrier in this sub-case</w:t>
      </w:r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In other words, gNB has to configure </w:t>
      </w:r>
      <w:proofErr w:type="spellStart"/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rach-ConfigCommon</w:t>
      </w:r>
      <w:proofErr w:type="spellEnd"/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and PUCCH-</w:t>
      </w:r>
      <w:proofErr w:type="spellStart"/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on the same carrier. </w:t>
      </w:r>
    </w:p>
    <w:p w14:paraId="13855A01" w14:textId="77777777" w:rsidR="00774B20" w:rsidRPr="008A0166" w:rsidRDefault="00774B20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D4D7966" w14:textId="1B6DE058" w:rsidR="00C97403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>Solution 2</w:t>
      </w:r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for sub-case 1, which is arguably NBC, is transmitting both PUCCH and PUSCH on the carrier for which PUCCH-</w:t>
      </w:r>
      <w:proofErr w:type="spellStart"/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="00774B20"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configured. 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But solution 2 is more aligned with the solution for sub-case 1 for the first bullet. </w:t>
      </w:r>
      <w:r w:rsidR="000644ED" w:rsidRPr="008A0166">
        <w:rPr>
          <w:rFonts w:ascii="Times New Roman" w:hAnsi="Times New Roman" w:cs="Times New Roman"/>
          <w:sz w:val="20"/>
          <w:szCs w:val="20"/>
          <w:lang w:val="en-GB" w:eastAsia="en-US"/>
        </w:rPr>
        <w:t>Therefore, we prefer solution 2 slightly.</w:t>
      </w:r>
      <w:r w:rsidR="000644ED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2A26FA30" w14:textId="77777777" w:rsidR="00C97403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265E1162" w14:textId="72FBA588" w:rsidR="006E0D1A" w:rsidRPr="00A95684" w:rsidRDefault="00C97403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For sub-case 2, follow</w:t>
      </w:r>
      <w:r w:rsidR="00835FAA">
        <w:rPr>
          <w:rFonts w:ascii="Times New Roman" w:hAnsi="Times New Roman" w:cs="Times New Roman"/>
          <w:sz w:val="20"/>
          <w:szCs w:val="20"/>
          <w:lang w:val="en-GB" w:eastAsia="en-US"/>
        </w:rPr>
        <w:t>ing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current spec, UE transmit PUSCH on the carrier where the latest PRACH is transmitted. UE should transmit PUCCH on the carrier where the latest PRACH is transmitted as well.</w:t>
      </w:r>
    </w:p>
    <w:p w14:paraId="48816564" w14:textId="77777777" w:rsidR="006E0D1A" w:rsidRDefault="006E0D1A" w:rsidP="008A7454">
      <w:pPr>
        <w:rPr>
          <w:lang w:val="en-GB" w:eastAsia="en-US"/>
        </w:rPr>
      </w:pPr>
    </w:p>
    <w:p w14:paraId="66BB7E2E" w14:textId="0FBE1A1B" w:rsidR="006E0D1A" w:rsidRPr="00835FAA" w:rsidRDefault="00835FAA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35FA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With the above analysis,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following TP is proposed to clarify PUCCH/PUSCH transmission on SUL or NUL in case 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 is not configured but 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</w:t>
      </w:r>
      <w:r w:rsidR="00851B92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. </w:t>
      </w:r>
    </w:p>
    <w:p w14:paraId="7B97AF06" w14:textId="77777777" w:rsidR="006E0D1A" w:rsidRDefault="006E0D1A" w:rsidP="008A7454">
      <w:pPr>
        <w:rPr>
          <w:lang w:val="en-GB" w:eastAsia="en-US"/>
        </w:rPr>
      </w:pPr>
    </w:p>
    <w:p w14:paraId="14305207" w14:textId="621B6C13" w:rsidR="006E0D1A" w:rsidRDefault="00851B92" w:rsidP="008A7454">
      <w:pP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</w:pP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 xml:space="preserve">Proposal </w:t>
      </w:r>
      <w:r w:rsidR="000467D5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>1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Adopt the following TP in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TS 38.21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2 (Rel-17)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for DCI format 0_0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.</w:t>
      </w:r>
    </w:p>
    <w:p w14:paraId="0FD5B133" w14:textId="77777777" w:rsidR="00851B92" w:rsidRPr="00851B92" w:rsidRDefault="00851B92" w:rsidP="008A7454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64412A8F" w14:textId="77777777" w:rsidR="00851B92" w:rsidRPr="006E0D1A" w:rsidRDefault="00851B92" w:rsidP="00851B92">
      <w:pPr>
        <w:pStyle w:val="B1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UL/SUL indicator - 1 bit for UEs configured with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supplementaryUplink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E0D1A">
        <w:rPr>
          <w:rFonts w:ascii="Times New Roman" w:hAnsi="Times New Roman" w:cs="Times New Roman"/>
          <w:sz w:val="20"/>
          <w:szCs w:val="20"/>
        </w:rPr>
        <w:t>in</w:t>
      </w:r>
      <w:r w:rsidRPr="006E0D1A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ServingCellConfig</w:t>
      </w:r>
      <w:proofErr w:type="spellEnd"/>
      <w:r w:rsidRPr="006E0D1A">
        <w:rPr>
          <w:rFonts w:ascii="Times New Roman" w:hAnsi="Times New Roman" w:cs="Times New Roman"/>
          <w:sz w:val="20"/>
          <w:szCs w:val="20"/>
        </w:rPr>
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330AA07E" w14:textId="77777777" w:rsidR="00851B92" w:rsidRDefault="00851B92" w:rsidP="00851B92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present in DCI format 0_0 and the higher layer parameter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pusch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 on both UL and SUL the UE ignores the UL/SUL indicator field in DCI format 0_0, and the corresponding PUSCH scheduled by the DCI format 0_0 is for the UL or SUL for which high layer parameter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</w:t>
      </w:r>
      <w:proofErr w:type="gramStart"/>
      <w:r w:rsidRPr="006E0D1A">
        <w:rPr>
          <w:rFonts w:ascii="Times New Roman" w:hAnsi="Times New Roman" w:cs="Times New Roman"/>
          <w:sz w:val="20"/>
          <w:szCs w:val="20"/>
        </w:rPr>
        <w:t>configured;</w:t>
      </w:r>
      <w:proofErr w:type="gramEnd"/>
    </w:p>
    <w:p w14:paraId="7200FF8F" w14:textId="67CF6F0D" w:rsidR="008C18DD" w:rsidRDefault="008C18DD" w:rsidP="008C18D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If the UL/SUL indicator is present in DCI format 0_0, the higher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pusch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-Config is not configured on both UL and SUL, and the high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pucch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>-Config is not configured while 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both UL and SUL, the UE ignores the UL/SUL indicator field in DCI format 0_0, and the corresponding PUSCH scheduled by the DCI format 0_0 is for the uplink on which the latest PRACH is transmitted. The UE transmit PUCCH on the uplink on which the latest PRACH is transmitted.</w:t>
      </w:r>
    </w:p>
    <w:p w14:paraId="7490DC72" w14:textId="739D0FCE" w:rsidR="000644ED" w:rsidRDefault="000644ED" w:rsidP="000644E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>If the UL/SUL indicator is present in DCI format 0_0</w:t>
      </w:r>
      <w:r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the higher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pusch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>-Config is not configured on both UL and SUL</w:t>
      </w:r>
      <w:r>
        <w:rPr>
          <w:rFonts w:ascii="Times New Roman" w:hAnsi="Times New Roman" w:cs="Times New Roman"/>
          <w:color w:val="FF0000"/>
          <w:sz w:val="20"/>
          <w:szCs w:val="20"/>
        </w:rPr>
        <w:t>, and the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high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pucch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-Config is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not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configured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while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</w:t>
      </w:r>
      <w:r w:rsidR="00C97BEC">
        <w:rPr>
          <w:rFonts w:ascii="Times New Roman" w:hAnsi="Times New Roman" w:cs="Times New Roman"/>
          <w:color w:val="FF0000"/>
          <w:sz w:val="20"/>
          <w:szCs w:val="20"/>
        </w:rPr>
        <w:t xml:space="preserve">either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UL or SUL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,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UE ignores the UL/SUL indicator field in DCI format 0_0, and the corresponding PUSCH scheduled by the DCI format 0_0 is for the UL or SUL for which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configured. </w:t>
      </w:r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>The UE transmit PUCCH on</w:t>
      </w:r>
      <w:r w:rsidR="00C97BE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>the UL or SUL for which</w:t>
      </w:r>
      <w:r w:rsidR="00C97BE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="00C97BEC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configured.</w:t>
      </w:r>
    </w:p>
    <w:p w14:paraId="5763F45C" w14:textId="1CC41C00" w:rsidR="008C18DD" w:rsidRPr="006E0D1A" w:rsidRDefault="00851B92" w:rsidP="008C18DD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not present in DCI format 0_0 and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configured, the corresponding PUSCH scheduled by the DCI format 0_0 is for the UL or SUL for which high layer parameter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configured. </w:t>
      </w:r>
    </w:p>
    <w:p w14:paraId="31A31766" w14:textId="77777777" w:rsidR="008C18DD" w:rsidRDefault="00851B92" w:rsidP="008C18D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>If the UL/SUL indicator is not present in DCI format 0_0</w:t>
      </w:r>
      <w:r w:rsidR="008C18DD" w:rsidRPr="008C18DD"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6E0D1A">
        <w:rPr>
          <w:rFonts w:ascii="Times New Roman" w:hAnsi="Times New Roman" w:cs="Times New Roman"/>
          <w:sz w:val="20"/>
          <w:szCs w:val="20"/>
        </w:rPr>
        <w:t xml:space="preserve"> </w:t>
      </w:r>
      <w:r w:rsidRPr="008C18DD">
        <w:rPr>
          <w:rFonts w:ascii="Times New Roman" w:hAnsi="Times New Roman" w:cs="Times New Roman"/>
          <w:sz w:val="20"/>
          <w:szCs w:val="20"/>
        </w:rPr>
        <w:t xml:space="preserve">and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</w:t>
      </w:r>
      <w:r w:rsidR="008C18DD" w:rsidRPr="008C18D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8C18DD">
        <w:rPr>
          <w:rFonts w:ascii="Times New Roman" w:hAnsi="Times New Roman" w:cs="Times New Roman"/>
          <w:color w:val="FF0000"/>
          <w:sz w:val="20"/>
          <w:szCs w:val="20"/>
        </w:rPr>
        <w:t xml:space="preserve">while 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</w:t>
      </w:r>
      <w:r w:rsidR="008C18DD">
        <w:rPr>
          <w:rFonts w:ascii="Times New Roman" w:hAnsi="Times New Roman" w:cs="Times New Roman"/>
          <w:color w:val="FF0000"/>
          <w:sz w:val="20"/>
          <w:szCs w:val="20"/>
        </w:rPr>
        <w:t xml:space="preserve">both 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UL </w:t>
      </w:r>
      <w:r w:rsidR="008C18DD">
        <w:rPr>
          <w:rFonts w:ascii="Times New Roman" w:hAnsi="Times New Roman" w:cs="Times New Roman"/>
          <w:color w:val="FF0000"/>
          <w:sz w:val="20"/>
          <w:szCs w:val="20"/>
        </w:rPr>
        <w:t>and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SUL</w:t>
      </w:r>
      <w:r w:rsidRPr="006E0D1A">
        <w:rPr>
          <w:rFonts w:ascii="Times New Roman" w:hAnsi="Times New Roman" w:cs="Times New Roman"/>
          <w:sz w:val="20"/>
          <w:szCs w:val="20"/>
        </w:rPr>
        <w:t>, the corresponding PUSCH scheduled by the DCI format 0_0 is for the uplink on which the latest PRACH is transmitted.</w:t>
      </w:r>
      <w:r w:rsidR="008C18DD">
        <w:rPr>
          <w:rFonts w:ascii="Times New Roman" w:hAnsi="Times New Roman" w:cs="Times New Roman"/>
          <w:sz w:val="20"/>
          <w:szCs w:val="20"/>
        </w:rPr>
        <w:t xml:space="preserve"> </w:t>
      </w:r>
      <w:r w:rsidR="008C18DD" w:rsidRPr="000644ED">
        <w:rPr>
          <w:rFonts w:ascii="Times New Roman" w:hAnsi="Times New Roman" w:cs="Times New Roman"/>
          <w:color w:val="FF0000"/>
          <w:sz w:val="20"/>
          <w:szCs w:val="20"/>
        </w:rPr>
        <w:t>The UE transmit PUCCH on the uplink on which the latest PRACH is transmitted.</w:t>
      </w:r>
    </w:p>
    <w:p w14:paraId="0833930F" w14:textId="653A80E2" w:rsidR="006E0D1A" w:rsidRPr="0006484D" w:rsidRDefault="008C18DD" w:rsidP="0006484D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If the UL/SUL indicator is not present in DCI format 0_0, and </w:t>
      </w:r>
      <w:proofErr w:type="spellStart"/>
      <w:r w:rsidRPr="00C97BEC">
        <w:rPr>
          <w:rFonts w:ascii="Times New Roman" w:hAnsi="Times New Roman" w:cs="Times New Roman"/>
          <w:i/>
          <w:color w:val="FF0000"/>
          <w:sz w:val="20"/>
          <w:szCs w:val="20"/>
        </w:rPr>
        <w:t>pucch</w:t>
      </w:r>
      <w:proofErr w:type="spellEnd"/>
      <w:r w:rsidRPr="00C97BEC">
        <w:rPr>
          <w:rFonts w:ascii="Times New Roman" w:hAnsi="Times New Roman" w:cs="Times New Roman"/>
          <w:i/>
          <w:color w:val="FF0000"/>
          <w:sz w:val="20"/>
          <w:szCs w:val="20"/>
        </w:rPr>
        <w:t>-Config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not configured while PUCCH-</w:t>
      </w:r>
      <w:proofErr w:type="spellStart"/>
      <w:r w:rsidRPr="00C97BEC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either 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UL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>or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SUL,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the corresponding PUSCH scheduled by the DCI format 0_0 </w:t>
      </w:r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lastRenderedPageBreak/>
        <w:t xml:space="preserve">is for the UL or SUL for which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configured. The UE transmit PUCCH on the UL or SUL for which </w:t>
      </w:r>
      <w:r w:rsidR="00CA2209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="00C97BEC"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configured.</w:t>
      </w:r>
    </w:p>
    <w:p w14:paraId="55E868C3" w14:textId="08B42521" w:rsidR="008A0166" w:rsidRDefault="008A0166">
      <w:pPr>
        <w:pStyle w:val="Heading1"/>
      </w:pPr>
      <w:r>
        <w:t>Common PUCCH + PUSCH with SUL in DCI 0_1 or 0_2</w:t>
      </w:r>
    </w:p>
    <w:p w14:paraId="3ADCDB49" w14:textId="77777777" w:rsidR="008A0166" w:rsidRDefault="008A0166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Similar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issue of 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 is not configured but PUCCH-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ConfigCommon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can occurs for DCI 0_1 and 0_2 as well. The problematic scenario is the following.  </w:t>
      </w:r>
    </w:p>
    <w:p w14:paraId="4519DA5B" w14:textId="256C62B3" w:rsidR="008A0166" w:rsidRPr="008A0166" w:rsidRDefault="008A0166" w:rsidP="008A0166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PUCCH</w:t>
      </w:r>
      <w:r w:rsidR="005502C3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config is not configured on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neither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UL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nor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SUL, PUCCH-</w:t>
      </w:r>
      <w:proofErr w:type="spellStart"/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CommonConfig</w:t>
      </w:r>
      <w:proofErr w:type="spellEnd"/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configured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on both UL and SUL, and PUSCH-Config is </w:t>
      </w:r>
      <w:r w:rsidR="00385D95">
        <w:rPr>
          <w:rFonts w:ascii="Times New Roman" w:eastAsia="Times New Roman" w:hAnsi="Times New Roman" w:cs="Times New Roman"/>
          <w:color w:val="000000"/>
          <w:sz w:val="20"/>
          <w:szCs w:val="20"/>
        </w:rPr>
        <w:t>configured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on either UL or SUL but not on both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8A016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p w14:paraId="602F54F8" w14:textId="77777777" w:rsidR="008A0166" w:rsidRDefault="008A0166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1C6FFBF0" w14:textId="77E582D0" w:rsidR="008A0166" w:rsidRDefault="008A0166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8A0166">
        <w:rPr>
          <w:rFonts w:ascii="Times New Roman" w:hAnsi="Times New Roman" w:cs="Times New Roman"/>
          <w:noProof/>
          <w:sz w:val="20"/>
          <w:szCs w:val="20"/>
          <w:lang w:val="en-GB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D951A3" wp14:editId="26AE7D64">
                <wp:simplePos x="0" y="0"/>
                <wp:positionH relativeFrom="column">
                  <wp:posOffset>3175</wp:posOffset>
                </wp:positionH>
                <wp:positionV relativeFrom="paragraph">
                  <wp:posOffset>230505</wp:posOffset>
                </wp:positionV>
                <wp:extent cx="6464300" cy="572770"/>
                <wp:effectExtent l="0" t="0" r="12700" b="17780"/>
                <wp:wrapSquare wrapText="bothSides"/>
                <wp:docPr id="1329136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0" cy="572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959C3" w14:textId="2D9C8ACD" w:rsidR="008A0166" w:rsidRPr="008A0166" w:rsidRDefault="008A0166" w:rsidP="008A0166">
                            <w:pPr>
                              <w:pStyle w:val="B1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-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ab/>
                              <w:t xml:space="preserve">UL/SUL indicator - 0 bit for UEs not configured with </w:t>
                            </w:r>
                            <w:proofErr w:type="spellStart"/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supplementaryUplink</w:t>
                            </w:r>
                            <w:proofErr w:type="spellEnd"/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ServingCellConfig</w:t>
                            </w:r>
                            <w:proofErr w:type="spellEnd"/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the cell or UEs configured with </w:t>
                            </w:r>
                            <w:proofErr w:type="spellStart"/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supplementaryUplink</w:t>
                            </w:r>
                            <w:proofErr w:type="spellEnd"/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in</w:t>
                            </w:r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A01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ServingCellConfig</w:t>
                            </w:r>
                            <w:proofErr w:type="spellEnd"/>
                            <w:r w:rsidRPr="008A016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in the cell but only one carrier in the cell is configured for PUSCH transmission; otherwise, 1 bit as defined in Table 7.3.1.1.1-1.</w:t>
                            </w:r>
                          </w:p>
                          <w:p w14:paraId="60E05449" w14:textId="34294082" w:rsidR="008A0166" w:rsidRDefault="008A016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951A3" id="_x0000_s1027" type="#_x0000_t202" style="position:absolute;margin-left:.25pt;margin-top:18.15pt;width:509pt;height:45.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">
                <v:textbox>
                  <w:txbxContent>
                    <w:p w14:paraId="2AE959C3" w14:textId="2D9C8ACD" w:rsidR="008A0166" w:rsidRPr="008A0166" w:rsidRDefault="008A0166" w:rsidP="008A0166">
                      <w:pPr>
                        <w:pStyle w:val="B1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-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ab/>
                        <w:t xml:space="preserve">UL/SUL indicator - 0 bit for UEs not configured with 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supplementaryUplink 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ServingCellConfig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the cell or UEs configured with 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supplementaryUplink 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in</w:t>
                      </w:r>
                      <w:r w:rsidRPr="008A01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 xml:space="preserve"> ServingCellConfig</w:t>
                      </w:r>
                      <w:r w:rsidRPr="008A016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in the cell but only one carrier in the cell is configured for PUSCH transmission; otherwise, 1 bit as defined in Table 7.3.1.1.1-1.</w:t>
                      </w:r>
                    </w:p>
                    <w:p w14:paraId="60E05449" w14:textId="34294082" w:rsidR="008A0166" w:rsidRDefault="008A016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In this scenario, current specification is the following.  </w:t>
      </w:r>
    </w:p>
    <w:p w14:paraId="60BE42EC" w14:textId="5ED3373F" w:rsidR="008A0166" w:rsidRDefault="005502C3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UL/SUL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en-US"/>
        </w:rPr>
        <w:t>suppose to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be 0 bit in this case. If 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is configured, </w:t>
      </w:r>
      <w:proofErr w:type="spellStart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pucch</w:t>
      </w:r>
      <w:proofErr w:type="spellEnd"/>
      <w:r w:rsidRPr="006E0D1A">
        <w:rPr>
          <w:rFonts w:ascii="Times New Roman" w:hAnsi="Times New Roman" w:cs="Times New Roman"/>
          <w:sz w:val="20"/>
          <w:szCs w:val="20"/>
          <w:lang w:val="en-GB" w:eastAsia="en-US"/>
        </w:rPr>
        <w:t>-Config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should be configured on the carrier that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pusch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is configured, following the principle that PUCCH and PUSCH have to transmit on the same carrier when dynamic SUL/NUL switch does not apply. However, in this case, 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PUCCH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config is not configured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where </w:t>
      </w:r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PUCCH-</w:t>
      </w:r>
      <w:proofErr w:type="spellStart"/>
      <w:r w:rsidRPr="008A0166">
        <w:rPr>
          <w:rFonts w:ascii="Times New Roman" w:eastAsia="Times New Roman" w:hAnsi="Times New Roman" w:cs="Times New Roman"/>
          <w:color w:val="000000"/>
          <w:sz w:val="20"/>
          <w:szCs w:val="20"/>
        </w:rPr>
        <w:t>CommonConfig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is configured on both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carrier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then UE could transmit PUCCH and PUSCH in different carriers, which violate the principle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that PUCCH and PUSCH have to transmit on the same carrier when dynamic SUL/NUL switch does not apply.</w:t>
      </w:r>
    </w:p>
    <w:p w14:paraId="2E2A5CAF" w14:textId="77777777" w:rsidR="005502C3" w:rsidRDefault="005502C3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7EB665AD" w14:textId="73C8D5D1" w:rsidR="008A0166" w:rsidRPr="00B25979" w:rsidRDefault="008A56E7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  <w:r w:rsidRPr="00B25979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The solution of the problem could be very simple. When NW configure dedicated PUSCH-Config, NW should configure it on the carrier where </w:t>
      </w:r>
      <w:r w:rsidRPr="00B25979">
        <w:rPr>
          <w:rFonts w:ascii="Times New Roman" w:hAnsi="Times New Roman" w:cs="Times New Roman"/>
          <w:sz w:val="20"/>
          <w:szCs w:val="20"/>
        </w:rPr>
        <w:t xml:space="preserve">latest PRACH is transmit from the UE. In this way, unified specification is achieved between DCI 0_0 and 0_1/0_2, and the UE follow the principle </w:t>
      </w:r>
      <w:r w:rsidRPr="00B25979">
        <w:rPr>
          <w:rFonts w:ascii="Times New Roman" w:hAnsi="Times New Roman" w:cs="Times New Roman"/>
          <w:sz w:val="20"/>
          <w:szCs w:val="20"/>
          <w:lang w:val="en-GB" w:eastAsia="en-US"/>
        </w:rPr>
        <w:t>that PUCCH and PUSCH have to transmit on the same carrier when dynamic SUL/NUL switch does not apply.</w:t>
      </w:r>
    </w:p>
    <w:p w14:paraId="3310BB64" w14:textId="77777777" w:rsidR="005502C3" w:rsidRDefault="005502C3" w:rsidP="008A0166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57F2BBAB" w14:textId="10EB7ECF" w:rsidR="008A0166" w:rsidRPr="008A68A2" w:rsidRDefault="005502C3" w:rsidP="008A0166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Proposal </w:t>
      </w:r>
      <w:r w:rsidR="00FB12E9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: </w:t>
      </w:r>
      <w:r w:rsidR="00385D95"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When </w:t>
      </w:r>
      <w:r w:rsidR="00385D95"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PUCCH-config is not configured on UL nor SUL, and PUSCH-Config is </w:t>
      </w:r>
      <w:r w:rsid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configured</w:t>
      </w:r>
      <w:r w:rsidR="00385D95"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on either UL or SUL but not on both</w:t>
      </w:r>
      <w:r w:rsid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 w:rsidR="008A68A2"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the corresponding PUSCH scheduled by the DCI format </w:t>
      </w:r>
      <w:r w:rsid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0_1 and/or 0_2  </w:t>
      </w:r>
      <w:r w:rsidR="008A68A2"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is for the UL or SUL for which</w:t>
      </w:r>
      <w:r w:rsid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the </w:t>
      </w:r>
      <w:r w:rsidR="008A68A2"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PUSCH-Config is </w:t>
      </w:r>
      <w:r w:rsid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configured, </w:t>
      </w:r>
      <w:r w:rsid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a UE expect that </w:t>
      </w:r>
      <w:proofErr w:type="spellStart"/>
      <w:r w:rsidR="00FC1E70"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pusch</w:t>
      </w:r>
      <w:proofErr w:type="spellEnd"/>
      <w:r w:rsidR="00FC1E70"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-Config is configured on UL or SUL where UE transmit the latest PRACH</w:t>
      </w:r>
      <w:r w:rsid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The UE transmit PUCCH </w:t>
      </w:r>
      <w:r w:rsidR="00FC1E70"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on UL or SUL where UE transmit the latest PRACH</w:t>
      </w:r>
      <w:r w:rsid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3005CBA9" w14:textId="604F2093" w:rsidR="00043547" w:rsidRPr="00043547" w:rsidRDefault="006341FE" w:rsidP="00460207">
      <w:pPr>
        <w:pStyle w:val="Heading1"/>
        <w:jc w:val="both"/>
        <w:rPr>
          <w:lang w:eastAsia="zh-CN"/>
        </w:rPr>
      </w:pPr>
      <w:r w:rsidRPr="00785E35">
        <w:rPr>
          <w:lang w:eastAsia="zh-CN"/>
        </w:rPr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EE8CF4" w14:textId="527679BD" w:rsidR="00FB76B2" w:rsidRPr="00ED4CA1" w:rsidRDefault="0020687A" w:rsidP="00596B0F">
      <w:pPr>
        <w:rPr>
          <w:rFonts w:ascii="Times New Roman" w:hAnsi="Times New Roman" w:cs="Times New Roman"/>
          <w:sz w:val="20"/>
          <w:szCs w:val="20"/>
        </w:rPr>
      </w:pPr>
      <w:r w:rsidRPr="00ED4CA1">
        <w:rPr>
          <w:rFonts w:ascii="Times New Roman" w:hAnsi="Times New Roman" w:cs="Times New Roman"/>
          <w:sz w:val="20"/>
          <w:szCs w:val="20"/>
        </w:rPr>
        <w:t xml:space="preserve">We have the following proposal to clarify </w:t>
      </w:r>
      <w:r w:rsidR="008D481C" w:rsidRPr="00ED4CA1">
        <w:rPr>
          <w:rFonts w:ascii="Times New Roman" w:hAnsi="Times New Roman" w:cs="Times New Roman"/>
          <w:sz w:val="20"/>
          <w:szCs w:val="20"/>
        </w:rPr>
        <w:t xml:space="preserve">a few </w:t>
      </w:r>
      <w:r w:rsidR="008D481C" w:rsidRPr="00ED4CA1">
        <w:rPr>
          <w:rFonts w:ascii="Times New Roman" w:eastAsia="Microsoft YaHei" w:hAnsi="Times New Roman" w:cs="Times New Roman"/>
          <w:color w:val="000000"/>
          <w:sz w:val="20"/>
          <w:szCs w:val="20"/>
        </w:rPr>
        <w:t>SUL related aspects</w:t>
      </w:r>
      <w:r w:rsidRPr="00ED4CA1">
        <w:rPr>
          <w:rFonts w:ascii="Times New Roman" w:eastAsia="Microsoft YaHei" w:hAnsi="Times New Roman" w:cs="Times New Roman"/>
          <w:color w:val="000000"/>
          <w:sz w:val="20"/>
          <w:szCs w:val="20"/>
        </w:rPr>
        <w:t xml:space="preserve">. </w:t>
      </w:r>
    </w:p>
    <w:p w14:paraId="352E7299" w14:textId="77777777" w:rsidR="00EF33EB" w:rsidRDefault="00EF33EB" w:rsidP="00596B0F">
      <w:pPr>
        <w:rPr>
          <w:rFonts w:cs="Times"/>
          <w:b/>
          <w:bCs/>
          <w:lang w:val="en-GB"/>
        </w:rPr>
      </w:pPr>
    </w:p>
    <w:p w14:paraId="16E7B993" w14:textId="659FAA7B" w:rsidR="00EF33EB" w:rsidRDefault="00EF33EB" w:rsidP="00EF33EB">
      <w:pP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</w:pP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 xml:space="preserve">Proposal </w:t>
      </w:r>
      <w:r w:rsidR="000467D5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  <w:u w:val="single"/>
        </w:rPr>
        <w:t>1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: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Adopt the following TP in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TS 38.21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2 (Rel-17)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for DCI format 0_0</w:t>
      </w:r>
      <w:r w:rsidRPr="00851B92">
        <w:rPr>
          <w:rFonts w:ascii="Times New Roman" w:eastAsia="Microsoft YaHei" w:hAnsi="Times New Roman" w:cs="Times New Roman"/>
          <w:b/>
          <w:bCs/>
          <w:color w:val="000000"/>
          <w:sz w:val="20"/>
          <w:szCs w:val="20"/>
        </w:rPr>
        <w:t>.</w:t>
      </w:r>
    </w:p>
    <w:p w14:paraId="52C6EF47" w14:textId="77777777" w:rsidR="00EF33EB" w:rsidRPr="00851B92" w:rsidRDefault="00EF33EB" w:rsidP="00EF33EB">
      <w:pPr>
        <w:rPr>
          <w:rFonts w:ascii="Times New Roman" w:hAnsi="Times New Roman" w:cs="Times New Roman"/>
          <w:sz w:val="20"/>
          <w:szCs w:val="20"/>
          <w:lang w:val="en-GB" w:eastAsia="en-US"/>
        </w:rPr>
      </w:pPr>
    </w:p>
    <w:p w14:paraId="34D65D72" w14:textId="77777777" w:rsidR="00EF33EB" w:rsidRPr="006E0D1A" w:rsidRDefault="00EF33EB" w:rsidP="00EF33EB">
      <w:pPr>
        <w:pStyle w:val="B1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UL/SUL indicator - 1 bit for UEs configured with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supplementaryUplink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6E0D1A">
        <w:rPr>
          <w:rFonts w:ascii="Times New Roman" w:hAnsi="Times New Roman" w:cs="Times New Roman"/>
          <w:sz w:val="20"/>
          <w:szCs w:val="20"/>
        </w:rPr>
        <w:t>in</w:t>
      </w:r>
      <w:r w:rsidRPr="006E0D1A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ServingCellConfig</w:t>
      </w:r>
      <w:proofErr w:type="spellEnd"/>
      <w:r w:rsidRPr="006E0D1A">
        <w:rPr>
          <w:rFonts w:ascii="Times New Roman" w:hAnsi="Times New Roman" w:cs="Times New Roman"/>
          <w:sz w:val="20"/>
          <w:szCs w:val="20"/>
        </w:rPr>
        <w:t xml:space="preserve"> in the cell as defined in Table 7.3.1.1.1-1 and the number of bits for DCI format 1_0 before padding is larger than the number of bits for DCI format 0_0 before padding; 0 bit otherwise. The UL/SUL indicator, if present, locates in the last bit position of DCI format 0_0, after the padding bit(s).</w:t>
      </w:r>
    </w:p>
    <w:p w14:paraId="1ECBB269" w14:textId="77777777" w:rsidR="00EF33EB" w:rsidRDefault="00EF33EB" w:rsidP="00EF33EB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present in DCI format 0_0 and the higher layer parameter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pusch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 on both UL and SUL the UE ignores the UL/SUL indicator field in DCI format 0_0, and the corresponding PUSCH scheduled by the DCI format 0_0 is for the UL or SUL for which high layer parameter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</w:t>
      </w:r>
      <w:proofErr w:type="gramStart"/>
      <w:r w:rsidRPr="006E0D1A">
        <w:rPr>
          <w:rFonts w:ascii="Times New Roman" w:hAnsi="Times New Roman" w:cs="Times New Roman"/>
          <w:sz w:val="20"/>
          <w:szCs w:val="20"/>
        </w:rPr>
        <w:t>configured;</w:t>
      </w:r>
      <w:proofErr w:type="gramEnd"/>
    </w:p>
    <w:p w14:paraId="07883160" w14:textId="77777777" w:rsidR="00EF33EB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If the UL/SUL indicator is present in DCI format 0_0, the higher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pusch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-Config is not configured on both UL and SUL, and the high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pucch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>-Config is not configured while 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both UL and SUL, the UE ignores the UL/SUL indicator field in DCI format 0_0, and the corresponding PUSCH scheduled by the DCI format 0_0 is for the uplink on which the latest PRACH is transmitted. The UE transmit PUCCH on the uplink on which the latest PRACH is transmitted.</w:t>
      </w:r>
    </w:p>
    <w:p w14:paraId="0EDAF171" w14:textId="45DD9632" w:rsidR="00EF33EB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0644ED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ab/>
        <w:t>If the UL/SUL indicator is present in DCI format 0_0</w:t>
      </w:r>
      <w:r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the higher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pusch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>-Config is not configured on both UL and SUL</w:t>
      </w:r>
      <w:r>
        <w:rPr>
          <w:rFonts w:ascii="Times New Roman" w:hAnsi="Times New Roman" w:cs="Times New Roman"/>
          <w:color w:val="FF0000"/>
          <w:sz w:val="20"/>
          <w:szCs w:val="20"/>
        </w:rPr>
        <w:t>, and the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high layer parameter 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pucch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-Config is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not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configured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while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either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UL or SUL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,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the UE ignores the UL/SUL indicator field in DCI format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lastRenderedPageBreak/>
        <w:t>0_0, and the corresponding PUSCH scheduled by the DCI format 0_0 is for the UL or SUL for which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configured. The UE transmit PUCCH on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UL or SUL for which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configured.</w:t>
      </w:r>
    </w:p>
    <w:p w14:paraId="006D2D0F" w14:textId="77777777" w:rsidR="00EF33EB" w:rsidRPr="006E0D1A" w:rsidRDefault="00EF33EB" w:rsidP="00EF33EB">
      <w:pPr>
        <w:pStyle w:val="B2"/>
        <w:rPr>
          <w:rFonts w:ascii="Times New Roman" w:hAnsi="Times New Roman" w:cs="Times New Roman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 xml:space="preserve">If the UL/SUL indicator is not present in DCI format 0_0 and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configured, the corresponding PUSCH scheduled by the DCI format 0_0 is for the UL or SUL for which high layer parameter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configured. </w:t>
      </w:r>
    </w:p>
    <w:p w14:paraId="776643FB" w14:textId="77777777" w:rsidR="00EF33EB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  <w:t>If the UL/SUL indicator is not present in DCI format 0_0</w:t>
      </w:r>
      <w:r w:rsidRPr="008C18DD">
        <w:rPr>
          <w:rFonts w:ascii="Times New Roman" w:hAnsi="Times New Roman" w:cs="Times New Roman"/>
          <w:color w:val="FF0000"/>
          <w:sz w:val="20"/>
          <w:szCs w:val="20"/>
        </w:rPr>
        <w:t>,</w:t>
      </w:r>
      <w:r w:rsidRPr="006E0D1A">
        <w:rPr>
          <w:rFonts w:ascii="Times New Roman" w:hAnsi="Times New Roman" w:cs="Times New Roman"/>
          <w:sz w:val="20"/>
          <w:szCs w:val="20"/>
        </w:rPr>
        <w:t xml:space="preserve"> </w:t>
      </w:r>
      <w:r w:rsidRPr="008C18DD">
        <w:rPr>
          <w:rFonts w:ascii="Times New Roman" w:hAnsi="Times New Roman" w:cs="Times New Roman"/>
          <w:sz w:val="20"/>
          <w:szCs w:val="20"/>
        </w:rPr>
        <w:t xml:space="preserve">and </w:t>
      </w:r>
      <w:proofErr w:type="spellStart"/>
      <w:r w:rsidRPr="006E0D1A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6E0D1A">
        <w:rPr>
          <w:rFonts w:ascii="Times New Roman" w:hAnsi="Times New Roman" w:cs="Times New Roman"/>
          <w:i/>
          <w:sz w:val="20"/>
          <w:szCs w:val="20"/>
        </w:rPr>
        <w:t>-Config</w:t>
      </w:r>
      <w:r w:rsidRPr="006E0D1A">
        <w:rPr>
          <w:rFonts w:ascii="Times New Roman" w:hAnsi="Times New Roman" w:cs="Times New Roman"/>
          <w:sz w:val="20"/>
          <w:szCs w:val="20"/>
        </w:rPr>
        <w:t xml:space="preserve"> is not configured</w:t>
      </w:r>
      <w:r w:rsidRPr="008C18D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while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0644ED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both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UL </w:t>
      </w:r>
      <w:r>
        <w:rPr>
          <w:rFonts w:ascii="Times New Roman" w:hAnsi="Times New Roman" w:cs="Times New Roman"/>
          <w:color w:val="FF0000"/>
          <w:sz w:val="20"/>
          <w:szCs w:val="20"/>
        </w:rPr>
        <w:t>and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 xml:space="preserve"> SUL</w:t>
      </w:r>
      <w:r w:rsidRPr="006E0D1A">
        <w:rPr>
          <w:rFonts w:ascii="Times New Roman" w:hAnsi="Times New Roman" w:cs="Times New Roman"/>
          <w:sz w:val="20"/>
          <w:szCs w:val="20"/>
        </w:rPr>
        <w:t>, the corresponding PUSCH scheduled by the DCI format 0_0 is for the uplink on which the latest PRACH is transmitted.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644ED">
        <w:rPr>
          <w:rFonts w:ascii="Times New Roman" w:hAnsi="Times New Roman" w:cs="Times New Roman"/>
          <w:color w:val="FF0000"/>
          <w:sz w:val="20"/>
          <w:szCs w:val="20"/>
        </w:rPr>
        <w:t>The UE transmit PUCCH on the uplink on which the latest PRACH is transmitted.</w:t>
      </w:r>
    </w:p>
    <w:p w14:paraId="294AE27B" w14:textId="527BFE92" w:rsidR="00EF33EB" w:rsidRPr="0006484D" w:rsidRDefault="00EF33EB" w:rsidP="00EF33EB">
      <w:pPr>
        <w:pStyle w:val="B2"/>
        <w:rPr>
          <w:rFonts w:ascii="Times New Roman" w:hAnsi="Times New Roman" w:cs="Times New Roman"/>
          <w:color w:val="FF0000"/>
          <w:sz w:val="20"/>
          <w:szCs w:val="20"/>
        </w:rPr>
      </w:pPr>
      <w:r w:rsidRPr="006E0D1A">
        <w:rPr>
          <w:rFonts w:ascii="Times New Roman" w:hAnsi="Times New Roman" w:cs="Times New Roman"/>
          <w:sz w:val="20"/>
          <w:szCs w:val="20"/>
        </w:rPr>
        <w:t>-</w:t>
      </w:r>
      <w:r w:rsidRPr="006E0D1A">
        <w:rPr>
          <w:rFonts w:ascii="Times New Roman" w:hAnsi="Times New Roman" w:cs="Times New Roman"/>
          <w:sz w:val="20"/>
          <w:szCs w:val="20"/>
        </w:rPr>
        <w:tab/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If the UL/SUL indicator is not present in DCI format 0_0, and </w:t>
      </w:r>
      <w:proofErr w:type="spellStart"/>
      <w:r w:rsidRPr="00C97BEC">
        <w:rPr>
          <w:rFonts w:ascii="Times New Roman" w:hAnsi="Times New Roman" w:cs="Times New Roman"/>
          <w:i/>
          <w:color w:val="FF0000"/>
          <w:sz w:val="20"/>
          <w:szCs w:val="20"/>
        </w:rPr>
        <w:t>pucch</w:t>
      </w:r>
      <w:proofErr w:type="spellEnd"/>
      <w:r w:rsidRPr="00C97BEC">
        <w:rPr>
          <w:rFonts w:ascii="Times New Roman" w:hAnsi="Times New Roman" w:cs="Times New Roman"/>
          <w:i/>
          <w:color w:val="FF0000"/>
          <w:sz w:val="20"/>
          <w:szCs w:val="20"/>
        </w:rPr>
        <w:t>-Config</w:t>
      </w:r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not configured while PUCCH-</w:t>
      </w:r>
      <w:proofErr w:type="spellStart"/>
      <w:r w:rsidRPr="00C97BEC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configured on either UL or SUL, the corresponding PUSCH scheduled by the DCI format 0_0 is for the UL or SUL for which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C97BEC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configured. The UE transmit PUCCH on the UL or SUL for which </w:t>
      </w:r>
      <w:r w:rsidR="009D1BBA" w:rsidRPr="000644ED">
        <w:rPr>
          <w:rFonts w:ascii="Times New Roman" w:hAnsi="Times New Roman" w:cs="Times New Roman"/>
          <w:color w:val="FF0000"/>
          <w:sz w:val="20"/>
          <w:szCs w:val="20"/>
        </w:rPr>
        <w:t>PUCCH-</w:t>
      </w:r>
      <w:proofErr w:type="spellStart"/>
      <w:r w:rsidRPr="00C97BEC">
        <w:rPr>
          <w:rFonts w:ascii="Times New Roman" w:hAnsi="Times New Roman" w:cs="Times New Roman"/>
          <w:color w:val="FF0000"/>
          <w:sz w:val="20"/>
          <w:szCs w:val="20"/>
        </w:rPr>
        <w:t>ConfigCommon</w:t>
      </w:r>
      <w:proofErr w:type="spellEnd"/>
      <w:r w:rsidRPr="00C97BEC">
        <w:rPr>
          <w:rFonts w:ascii="Times New Roman" w:hAnsi="Times New Roman" w:cs="Times New Roman"/>
          <w:color w:val="FF0000"/>
          <w:sz w:val="20"/>
          <w:szCs w:val="20"/>
        </w:rPr>
        <w:t xml:space="preserve"> is configured.</w:t>
      </w:r>
    </w:p>
    <w:p w14:paraId="7C59AA50" w14:textId="77777777" w:rsidR="00EF33EB" w:rsidRDefault="00EF33EB" w:rsidP="00596B0F">
      <w:pPr>
        <w:rPr>
          <w:rFonts w:cs="Times"/>
          <w:b/>
          <w:bCs/>
        </w:rPr>
      </w:pPr>
    </w:p>
    <w:p w14:paraId="46844854" w14:textId="1F64F64E" w:rsidR="00A56241" w:rsidRPr="008A68A2" w:rsidRDefault="00A56241" w:rsidP="00A56241">
      <w:pP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Proposal </w:t>
      </w:r>
      <w:r w:rsidR="000467D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</w:t>
      </w: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: When </w:t>
      </w:r>
      <w:r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PUCCH-config is not configured on UL nor SUL, and PUSCH-Config is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configured</w:t>
      </w:r>
      <w:r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on either UL or SUL but not on both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, </w:t>
      </w: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the corresponding PUSCH scheduled by the DCI format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0_1 and/or 0_2  </w:t>
      </w:r>
      <w:r w:rsidRPr="008A68A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is for the UL or SUL for which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the </w:t>
      </w:r>
      <w:r w:rsidRPr="00385D9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PUSCH-Config is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configured, a UE expect that </w:t>
      </w:r>
      <w:proofErr w:type="spellStart"/>
      <w:r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pusch</w:t>
      </w:r>
      <w:proofErr w:type="spellEnd"/>
      <w:r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-Config is configured on UL or SUL where UE transmit the latest PRACH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. The UE transmit PUCCH </w:t>
      </w:r>
      <w:r w:rsidRPr="00FC1E7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on UL or SUL where UE transmit the latest PRACH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</w:p>
    <w:p w14:paraId="5ED103A3" w14:textId="77777777" w:rsidR="00FE0628" w:rsidRPr="00EF33EB" w:rsidRDefault="00FE0628" w:rsidP="00596B0F">
      <w:pPr>
        <w:rPr>
          <w:rFonts w:cs="Times"/>
          <w:b/>
          <w:bCs/>
        </w:rPr>
      </w:pPr>
    </w:p>
    <w:sectPr w:rsidR="00FE0628" w:rsidRPr="00EF33EB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D1A97" w14:textId="77777777" w:rsidR="00014F74" w:rsidRDefault="00014F74">
      <w:r>
        <w:separator/>
      </w:r>
    </w:p>
  </w:endnote>
  <w:endnote w:type="continuationSeparator" w:id="0">
    <w:p w14:paraId="617BF1FD" w14:textId="77777777" w:rsidR="00014F74" w:rsidRDefault="00014F74">
      <w:r>
        <w:continuationSeparator/>
      </w:r>
    </w:p>
  </w:endnote>
  <w:endnote w:type="continuationNotice" w:id="1">
    <w:p w14:paraId="5FDDC684" w14:textId="77777777" w:rsidR="00014F74" w:rsidRDefault="00014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4F92B" w14:textId="77777777" w:rsidR="00014F74" w:rsidRDefault="00014F74">
      <w:r>
        <w:separator/>
      </w:r>
    </w:p>
  </w:footnote>
  <w:footnote w:type="continuationSeparator" w:id="0">
    <w:p w14:paraId="0E33F0D2" w14:textId="77777777" w:rsidR="00014F74" w:rsidRDefault="00014F74">
      <w:r>
        <w:continuationSeparator/>
      </w:r>
    </w:p>
  </w:footnote>
  <w:footnote w:type="continuationNotice" w:id="1">
    <w:p w14:paraId="1991C8BA" w14:textId="77777777" w:rsidR="00014F74" w:rsidRDefault="00014F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3761A6"/>
    <w:multiLevelType w:val="hybridMultilevel"/>
    <w:tmpl w:val="D7F08F1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266B105F"/>
    <w:multiLevelType w:val="hybridMultilevel"/>
    <w:tmpl w:val="91B4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D6462"/>
    <w:multiLevelType w:val="hybridMultilevel"/>
    <w:tmpl w:val="CBCCF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83D2D25"/>
    <w:multiLevelType w:val="hybridMultilevel"/>
    <w:tmpl w:val="4CE67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3D16132"/>
    <w:multiLevelType w:val="hybridMultilevel"/>
    <w:tmpl w:val="232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DBF3EE8"/>
    <w:multiLevelType w:val="hybridMultilevel"/>
    <w:tmpl w:val="B82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35D3A"/>
    <w:multiLevelType w:val="hybridMultilevel"/>
    <w:tmpl w:val="8542C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066353">
    <w:abstractNumId w:val="5"/>
  </w:num>
  <w:num w:numId="2" w16cid:durableId="1756826631">
    <w:abstractNumId w:val="1"/>
  </w:num>
  <w:num w:numId="3" w16cid:durableId="434789786">
    <w:abstractNumId w:val="7"/>
  </w:num>
  <w:num w:numId="4" w16cid:durableId="342827619">
    <w:abstractNumId w:val="9"/>
  </w:num>
  <w:num w:numId="5" w16cid:durableId="1627541004">
    <w:abstractNumId w:val="11"/>
  </w:num>
  <w:num w:numId="6" w16cid:durableId="1935744728">
    <w:abstractNumId w:val="12"/>
  </w:num>
  <w:num w:numId="7" w16cid:durableId="355273862">
    <w:abstractNumId w:val="3"/>
  </w:num>
  <w:num w:numId="8" w16cid:durableId="35391676">
    <w:abstractNumId w:val="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2461546">
    <w:abstractNumId w:val="6"/>
  </w:num>
  <w:num w:numId="10" w16cid:durableId="1217814791">
    <w:abstractNumId w:val="4"/>
  </w:num>
  <w:num w:numId="11" w16cid:durableId="1198159136">
    <w:abstractNumId w:val="2"/>
  </w:num>
  <w:num w:numId="12" w16cid:durableId="1341398015">
    <w:abstractNumId w:val="8"/>
  </w:num>
  <w:num w:numId="13" w16cid:durableId="55740186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39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3C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227"/>
    <w:rsid w:val="000037BF"/>
    <w:rsid w:val="000037FB"/>
    <w:rsid w:val="00003AD9"/>
    <w:rsid w:val="00003D8C"/>
    <w:rsid w:val="00003EF4"/>
    <w:rsid w:val="00004022"/>
    <w:rsid w:val="0000403F"/>
    <w:rsid w:val="00004627"/>
    <w:rsid w:val="00004885"/>
    <w:rsid w:val="00004D8B"/>
    <w:rsid w:val="00004D8C"/>
    <w:rsid w:val="00004DCB"/>
    <w:rsid w:val="00005156"/>
    <w:rsid w:val="000051F0"/>
    <w:rsid w:val="0000533C"/>
    <w:rsid w:val="0000553B"/>
    <w:rsid w:val="0000585E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101EF"/>
    <w:rsid w:val="00010323"/>
    <w:rsid w:val="000103E2"/>
    <w:rsid w:val="0001047C"/>
    <w:rsid w:val="0001055C"/>
    <w:rsid w:val="00010E97"/>
    <w:rsid w:val="00010FD1"/>
    <w:rsid w:val="0001117C"/>
    <w:rsid w:val="00011408"/>
    <w:rsid w:val="00011474"/>
    <w:rsid w:val="00011562"/>
    <w:rsid w:val="00011672"/>
    <w:rsid w:val="00011F50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4F74"/>
    <w:rsid w:val="0001505E"/>
    <w:rsid w:val="0001522B"/>
    <w:rsid w:val="00015621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177C4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138"/>
    <w:rsid w:val="0002113C"/>
    <w:rsid w:val="000211B1"/>
    <w:rsid w:val="0002130A"/>
    <w:rsid w:val="00021911"/>
    <w:rsid w:val="00021C67"/>
    <w:rsid w:val="00021D90"/>
    <w:rsid w:val="00021DEC"/>
    <w:rsid w:val="000221EB"/>
    <w:rsid w:val="000222F7"/>
    <w:rsid w:val="000224FE"/>
    <w:rsid w:val="0002284D"/>
    <w:rsid w:val="000233F4"/>
    <w:rsid w:val="00023818"/>
    <w:rsid w:val="00023C29"/>
    <w:rsid w:val="000243AC"/>
    <w:rsid w:val="00024D64"/>
    <w:rsid w:val="00024E37"/>
    <w:rsid w:val="00024EC9"/>
    <w:rsid w:val="0002506A"/>
    <w:rsid w:val="00025078"/>
    <w:rsid w:val="0002524C"/>
    <w:rsid w:val="000255A1"/>
    <w:rsid w:val="000258DD"/>
    <w:rsid w:val="0002591B"/>
    <w:rsid w:val="0002596C"/>
    <w:rsid w:val="00025B99"/>
    <w:rsid w:val="00026500"/>
    <w:rsid w:val="000266AE"/>
    <w:rsid w:val="00026905"/>
    <w:rsid w:val="00026977"/>
    <w:rsid w:val="00026B7D"/>
    <w:rsid w:val="00026BB1"/>
    <w:rsid w:val="00026C64"/>
    <w:rsid w:val="00026CAE"/>
    <w:rsid w:val="00026ECF"/>
    <w:rsid w:val="00026EF9"/>
    <w:rsid w:val="00026F3A"/>
    <w:rsid w:val="00027059"/>
    <w:rsid w:val="00027333"/>
    <w:rsid w:val="000273DF"/>
    <w:rsid w:val="00027E95"/>
    <w:rsid w:val="0003006B"/>
    <w:rsid w:val="0003008A"/>
    <w:rsid w:val="000300FE"/>
    <w:rsid w:val="00030202"/>
    <w:rsid w:val="00030619"/>
    <w:rsid w:val="000307C6"/>
    <w:rsid w:val="00030F4D"/>
    <w:rsid w:val="00030F74"/>
    <w:rsid w:val="00030F85"/>
    <w:rsid w:val="00030F8C"/>
    <w:rsid w:val="00031289"/>
    <w:rsid w:val="000312B4"/>
    <w:rsid w:val="0003134F"/>
    <w:rsid w:val="00031588"/>
    <w:rsid w:val="000317B2"/>
    <w:rsid w:val="000319E1"/>
    <w:rsid w:val="00031EDD"/>
    <w:rsid w:val="000320FB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829"/>
    <w:rsid w:val="00035B0B"/>
    <w:rsid w:val="00035B79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7E3"/>
    <w:rsid w:val="000378C3"/>
    <w:rsid w:val="00037A21"/>
    <w:rsid w:val="00037C2D"/>
    <w:rsid w:val="00037FCF"/>
    <w:rsid w:val="000402B6"/>
    <w:rsid w:val="000404F2"/>
    <w:rsid w:val="00040AAD"/>
    <w:rsid w:val="00040AF5"/>
    <w:rsid w:val="00040BDD"/>
    <w:rsid w:val="00040C15"/>
    <w:rsid w:val="00040F7A"/>
    <w:rsid w:val="0004108C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BFC"/>
    <w:rsid w:val="00042DCE"/>
    <w:rsid w:val="00042E87"/>
    <w:rsid w:val="000430CF"/>
    <w:rsid w:val="00043143"/>
    <w:rsid w:val="00043407"/>
    <w:rsid w:val="00043461"/>
    <w:rsid w:val="00043547"/>
    <w:rsid w:val="00043703"/>
    <w:rsid w:val="00044225"/>
    <w:rsid w:val="00044424"/>
    <w:rsid w:val="000444C1"/>
    <w:rsid w:val="00044576"/>
    <w:rsid w:val="00044872"/>
    <w:rsid w:val="00044DB3"/>
    <w:rsid w:val="00044F40"/>
    <w:rsid w:val="00044F4F"/>
    <w:rsid w:val="00044FC4"/>
    <w:rsid w:val="000451E5"/>
    <w:rsid w:val="000453F6"/>
    <w:rsid w:val="000454C7"/>
    <w:rsid w:val="00045551"/>
    <w:rsid w:val="000455EB"/>
    <w:rsid w:val="00045837"/>
    <w:rsid w:val="00045A54"/>
    <w:rsid w:val="0004617E"/>
    <w:rsid w:val="00046523"/>
    <w:rsid w:val="00046530"/>
    <w:rsid w:val="000467D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50335"/>
    <w:rsid w:val="000503F7"/>
    <w:rsid w:val="0005055B"/>
    <w:rsid w:val="000505E0"/>
    <w:rsid w:val="000509E8"/>
    <w:rsid w:val="00051051"/>
    <w:rsid w:val="00051135"/>
    <w:rsid w:val="00051219"/>
    <w:rsid w:val="000513D5"/>
    <w:rsid w:val="000515F7"/>
    <w:rsid w:val="000516A6"/>
    <w:rsid w:val="0005171E"/>
    <w:rsid w:val="00051DBB"/>
    <w:rsid w:val="0005201C"/>
    <w:rsid w:val="00052351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873"/>
    <w:rsid w:val="000559B9"/>
    <w:rsid w:val="00055A9F"/>
    <w:rsid w:val="00055ADD"/>
    <w:rsid w:val="00055B8E"/>
    <w:rsid w:val="0005602E"/>
    <w:rsid w:val="00056057"/>
    <w:rsid w:val="00056675"/>
    <w:rsid w:val="0005686E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AF"/>
    <w:rsid w:val="000612C5"/>
    <w:rsid w:val="00061315"/>
    <w:rsid w:val="000613C1"/>
    <w:rsid w:val="00061692"/>
    <w:rsid w:val="000616E1"/>
    <w:rsid w:val="00061BDC"/>
    <w:rsid w:val="00061D2A"/>
    <w:rsid w:val="00061E77"/>
    <w:rsid w:val="00061E8B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F57"/>
    <w:rsid w:val="00064078"/>
    <w:rsid w:val="0006436B"/>
    <w:rsid w:val="000644ED"/>
    <w:rsid w:val="000647F5"/>
    <w:rsid w:val="0006480B"/>
    <w:rsid w:val="0006484D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D64"/>
    <w:rsid w:val="00065DD6"/>
    <w:rsid w:val="00066129"/>
    <w:rsid w:val="0006625E"/>
    <w:rsid w:val="000666CD"/>
    <w:rsid w:val="000667D1"/>
    <w:rsid w:val="00066824"/>
    <w:rsid w:val="00066E28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068C"/>
    <w:rsid w:val="0007118F"/>
    <w:rsid w:val="000715CE"/>
    <w:rsid w:val="0007162A"/>
    <w:rsid w:val="000716E3"/>
    <w:rsid w:val="000716FB"/>
    <w:rsid w:val="00071740"/>
    <w:rsid w:val="0007188B"/>
    <w:rsid w:val="00072267"/>
    <w:rsid w:val="0007255A"/>
    <w:rsid w:val="00072B4E"/>
    <w:rsid w:val="00072E75"/>
    <w:rsid w:val="00072EFA"/>
    <w:rsid w:val="00072FF7"/>
    <w:rsid w:val="00073316"/>
    <w:rsid w:val="0007337F"/>
    <w:rsid w:val="000734E3"/>
    <w:rsid w:val="0007359A"/>
    <w:rsid w:val="000735F3"/>
    <w:rsid w:val="00073623"/>
    <w:rsid w:val="0007368E"/>
    <w:rsid w:val="00073785"/>
    <w:rsid w:val="00073974"/>
    <w:rsid w:val="000741B3"/>
    <w:rsid w:val="00074236"/>
    <w:rsid w:val="000742DB"/>
    <w:rsid w:val="00074375"/>
    <w:rsid w:val="000743A0"/>
    <w:rsid w:val="000747FC"/>
    <w:rsid w:val="00074819"/>
    <w:rsid w:val="000749B0"/>
    <w:rsid w:val="00074A9E"/>
    <w:rsid w:val="00074BF5"/>
    <w:rsid w:val="00074CD3"/>
    <w:rsid w:val="000751F3"/>
    <w:rsid w:val="0007522D"/>
    <w:rsid w:val="0007524C"/>
    <w:rsid w:val="000752CD"/>
    <w:rsid w:val="00075486"/>
    <w:rsid w:val="000754A1"/>
    <w:rsid w:val="00075680"/>
    <w:rsid w:val="000758F2"/>
    <w:rsid w:val="00075999"/>
    <w:rsid w:val="00075A67"/>
    <w:rsid w:val="00075AB6"/>
    <w:rsid w:val="00076408"/>
    <w:rsid w:val="0007661E"/>
    <w:rsid w:val="00077073"/>
    <w:rsid w:val="00077449"/>
    <w:rsid w:val="00077807"/>
    <w:rsid w:val="000800EC"/>
    <w:rsid w:val="0008022A"/>
    <w:rsid w:val="00080418"/>
    <w:rsid w:val="000805B2"/>
    <w:rsid w:val="00080CFF"/>
    <w:rsid w:val="00080D74"/>
    <w:rsid w:val="00080D81"/>
    <w:rsid w:val="00081063"/>
    <w:rsid w:val="00081383"/>
    <w:rsid w:val="0008147E"/>
    <w:rsid w:val="00081BB6"/>
    <w:rsid w:val="00082207"/>
    <w:rsid w:val="000823B1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BFA"/>
    <w:rsid w:val="00083C99"/>
    <w:rsid w:val="00084255"/>
    <w:rsid w:val="00084573"/>
    <w:rsid w:val="00085239"/>
    <w:rsid w:val="00085A1F"/>
    <w:rsid w:val="00085F08"/>
    <w:rsid w:val="000861FC"/>
    <w:rsid w:val="000862BA"/>
    <w:rsid w:val="000862F6"/>
    <w:rsid w:val="000867E7"/>
    <w:rsid w:val="00086B50"/>
    <w:rsid w:val="00086C4D"/>
    <w:rsid w:val="00087457"/>
    <w:rsid w:val="0008760B"/>
    <w:rsid w:val="0008782D"/>
    <w:rsid w:val="00087E29"/>
    <w:rsid w:val="00087E83"/>
    <w:rsid w:val="0009037D"/>
    <w:rsid w:val="00090394"/>
    <w:rsid w:val="00090573"/>
    <w:rsid w:val="0009069B"/>
    <w:rsid w:val="000906BF"/>
    <w:rsid w:val="000906F7"/>
    <w:rsid w:val="00090779"/>
    <w:rsid w:val="00090CB5"/>
    <w:rsid w:val="00091753"/>
    <w:rsid w:val="00091F33"/>
    <w:rsid w:val="000921E3"/>
    <w:rsid w:val="000928FD"/>
    <w:rsid w:val="0009297F"/>
    <w:rsid w:val="00092A3D"/>
    <w:rsid w:val="00092CFA"/>
    <w:rsid w:val="000931C3"/>
    <w:rsid w:val="00093216"/>
    <w:rsid w:val="000934E9"/>
    <w:rsid w:val="00093566"/>
    <w:rsid w:val="00093F75"/>
    <w:rsid w:val="000942E8"/>
    <w:rsid w:val="0009437A"/>
    <w:rsid w:val="00094386"/>
    <w:rsid w:val="000945D4"/>
    <w:rsid w:val="000946D3"/>
    <w:rsid w:val="000947B7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816"/>
    <w:rsid w:val="000979F0"/>
    <w:rsid w:val="00097AE8"/>
    <w:rsid w:val="000A02DC"/>
    <w:rsid w:val="000A0489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1F7"/>
    <w:rsid w:val="000A3ACB"/>
    <w:rsid w:val="000A3AF0"/>
    <w:rsid w:val="000A3CBA"/>
    <w:rsid w:val="000A3D51"/>
    <w:rsid w:val="000A3F23"/>
    <w:rsid w:val="000A4002"/>
    <w:rsid w:val="000A4233"/>
    <w:rsid w:val="000A47DC"/>
    <w:rsid w:val="000A49DE"/>
    <w:rsid w:val="000A4B54"/>
    <w:rsid w:val="000A4B74"/>
    <w:rsid w:val="000A4FEA"/>
    <w:rsid w:val="000A52F5"/>
    <w:rsid w:val="000A54DF"/>
    <w:rsid w:val="000A594A"/>
    <w:rsid w:val="000A5C11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44"/>
    <w:rsid w:val="000A7794"/>
    <w:rsid w:val="000A7C88"/>
    <w:rsid w:val="000A7EB5"/>
    <w:rsid w:val="000A7FF7"/>
    <w:rsid w:val="000B02C2"/>
    <w:rsid w:val="000B0706"/>
    <w:rsid w:val="000B081C"/>
    <w:rsid w:val="000B0A77"/>
    <w:rsid w:val="000B0E8D"/>
    <w:rsid w:val="000B10AB"/>
    <w:rsid w:val="000B10E2"/>
    <w:rsid w:val="000B130E"/>
    <w:rsid w:val="000B161F"/>
    <w:rsid w:val="000B1A7A"/>
    <w:rsid w:val="000B1CD3"/>
    <w:rsid w:val="000B256B"/>
    <w:rsid w:val="000B2A1A"/>
    <w:rsid w:val="000B2B97"/>
    <w:rsid w:val="000B2CD4"/>
    <w:rsid w:val="000B2D28"/>
    <w:rsid w:val="000B2EE5"/>
    <w:rsid w:val="000B326F"/>
    <w:rsid w:val="000B32D4"/>
    <w:rsid w:val="000B35E7"/>
    <w:rsid w:val="000B36A1"/>
    <w:rsid w:val="000B38CB"/>
    <w:rsid w:val="000B38DA"/>
    <w:rsid w:val="000B3A2C"/>
    <w:rsid w:val="000B3F37"/>
    <w:rsid w:val="000B4788"/>
    <w:rsid w:val="000B49D7"/>
    <w:rsid w:val="000B532F"/>
    <w:rsid w:val="000B546F"/>
    <w:rsid w:val="000B567B"/>
    <w:rsid w:val="000B58DC"/>
    <w:rsid w:val="000B5C4C"/>
    <w:rsid w:val="000B5DF1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D5E"/>
    <w:rsid w:val="000B7E16"/>
    <w:rsid w:val="000C01B3"/>
    <w:rsid w:val="000C0E84"/>
    <w:rsid w:val="000C133A"/>
    <w:rsid w:val="000C1545"/>
    <w:rsid w:val="000C182F"/>
    <w:rsid w:val="000C1982"/>
    <w:rsid w:val="000C1DB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4065"/>
    <w:rsid w:val="000C4137"/>
    <w:rsid w:val="000C413B"/>
    <w:rsid w:val="000C41F3"/>
    <w:rsid w:val="000C41F5"/>
    <w:rsid w:val="000C4538"/>
    <w:rsid w:val="000C467C"/>
    <w:rsid w:val="000C4912"/>
    <w:rsid w:val="000C4C76"/>
    <w:rsid w:val="000C4CAA"/>
    <w:rsid w:val="000C5480"/>
    <w:rsid w:val="000C5759"/>
    <w:rsid w:val="000C5E7D"/>
    <w:rsid w:val="000C673C"/>
    <w:rsid w:val="000C6942"/>
    <w:rsid w:val="000C69F8"/>
    <w:rsid w:val="000C6A01"/>
    <w:rsid w:val="000C6C00"/>
    <w:rsid w:val="000C6CD0"/>
    <w:rsid w:val="000C71D9"/>
    <w:rsid w:val="000C7523"/>
    <w:rsid w:val="000C7699"/>
    <w:rsid w:val="000C77EE"/>
    <w:rsid w:val="000D0153"/>
    <w:rsid w:val="000D0195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92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C7D"/>
    <w:rsid w:val="000D5E4D"/>
    <w:rsid w:val="000D6547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1003"/>
    <w:rsid w:val="000E1046"/>
    <w:rsid w:val="000E1390"/>
    <w:rsid w:val="000E14B9"/>
    <w:rsid w:val="000E17B4"/>
    <w:rsid w:val="000E182B"/>
    <w:rsid w:val="000E1A09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826"/>
    <w:rsid w:val="000E4C9B"/>
    <w:rsid w:val="000E4D01"/>
    <w:rsid w:val="000E529E"/>
    <w:rsid w:val="000E5830"/>
    <w:rsid w:val="000E58D2"/>
    <w:rsid w:val="000E5C4E"/>
    <w:rsid w:val="000E5CA5"/>
    <w:rsid w:val="000E5E3A"/>
    <w:rsid w:val="000E6205"/>
    <w:rsid w:val="000E6576"/>
    <w:rsid w:val="000E65A7"/>
    <w:rsid w:val="000E6635"/>
    <w:rsid w:val="000E6BAE"/>
    <w:rsid w:val="000E6BAF"/>
    <w:rsid w:val="000E6EED"/>
    <w:rsid w:val="000E6F62"/>
    <w:rsid w:val="000E71D2"/>
    <w:rsid w:val="000E7A01"/>
    <w:rsid w:val="000E7F51"/>
    <w:rsid w:val="000F00D8"/>
    <w:rsid w:val="000F095B"/>
    <w:rsid w:val="000F0BB3"/>
    <w:rsid w:val="000F13C4"/>
    <w:rsid w:val="000F13D7"/>
    <w:rsid w:val="000F140C"/>
    <w:rsid w:val="000F16EF"/>
    <w:rsid w:val="000F17E4"/>
    <w:rsid w:val="000F1878"/>
    <w:rsid w:val="000F1CF3"/>
    <w:rsid w:val="000F1F02"/>
    <w:rsid w:val="000F1F98"/>
    <w:rsid w:val="000F20CD"/>
    <w:rsid w:val="000F258D"/>
    <w:rsid w:val="000F2965"/>
    <w:rsid w:val="000F2DAB"/>
    <w:rsid w:val="000F34C7"/>
    <w:rsid w:val="000F3832"/>
    <w:rsid w:val="000F3B40"/>
    <w:rsid w:val="000F3F2F"/>
    <w:rsid w:val="000F408B"/>
    <w:rsid w:val="000F4123"/>
    <w:rsid w:val="000F42EA"/>
    <w:rsid w:val="000F44FF"/>
    <w:rsid w:val="000F4726"/>
    <w:rsid w:val="000F4CAF"/>
    <w:rsid w:val="000F4D2F"/>
    <w:rsid w:val="000F4DA0"/>
    <w:rsid w:val="000F4F44"/>
    <w:rsid w:val="000F4FB4"/>
    <w:rsid w:val="000F53CB"/>
    <w:rsid w:val="000F5490"/>
    <w:rsid w:val="000F5725"/>
    <w:rsid w:val="000F5C36"/>
    <w:rsid w:val="000F5D23"/>
    <w:rsid w:val="000F5EF8"/>
    <w:rsid w:val="000F5F0B"/>
    <w:rsid w:val="000F63F0"/>
    <w:rsid w:val="000F6799"/>
    <w:rsid w:val="000F6881"/>
    <w:rsid w:val="000F6C32"/>
    <w:rsid w:val="000F6D86"/>
    <w:rsid w:val="000F6EBC"/>
    <w:rsid w:val="000F7CAD"/>
    <w:rsid w:val="000F7E22"/>
    <w:rsid w:val="00100097"/>
    <w:rsid w:val="001000E9"/>
    <w:rsid w:val="00100161"/>
    <w:rsid w:val="00100169"/>
    <w:rsid w:val="001002FE"/>
    <w:rsid w:val="0010067A"/>
    <w:rsid w:val="00100920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73C"/>
    <w:rsid w:val="001027C1"/>
    <w:rsid w:val="00102999"/>
    <w:rsid w:val="00102A33"/>
    <w:rsid w:val="00102BA5"/>
    <w:rsid w:val="00102E56"/>
    <w:rsid w:val="001031F0"/>
    <w:rsid w:val="0010342F"/>
    <w:rsid w:val="00103658"/>
    <w:rsid w:val="0010366C"/>
    <w:rsid w:val="00103890"/>
    <w:rsid w:val="00103E17"/>
    <w:rsid w:val="00104036"/>
    <w:rsid w:val="00104058"/>
    <w:rsid w:val="0010405D"/>
    <w:rsid w:val="00104178"/>
    <w:rsid w:val="00104228"/>
    <w:rsid w:val="00104979"/>
    <w:rsid w:val="00104A80"/>
    <w:rsid w:val="00104ACF"/>
    <w:rsid w:val="00104D55"/>
    <w:rsid w:val="00104E41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CEE"/>
    <w:rsid w:val="00105DA1"/>
    <w:rsid w:val="001063FC"/>
    <w:rsid w:val="001065FB"/>
    <w:rsid w:val="0010660E"/>
    <w:rsid w:val="00106A95"/>
    <w:rsid w:val="00106CC3"/>
    <w:rsid w:val="00106E7E"/>
    <w:rsid w:val="00106FF1"/>
    <w:rsid w:val="0010795D"/>
    <w:rsid w:val="00107993"/>
    <w:rsid w:val="0011034F"/>
    <w:rsid w:val="00110631"/>
    <w:rsid w:val="00110851"/>
    <w:rsid w:val="001108EE"/>
    <w:rsid w:val="0011090D"/>
    <w:rsid w:val="00110E43"/>
    <w:rsid w:val="001111BD"/>
    <w:rsid w:val="001115C0"/>
    <w:rsid w:val="001115F4"/>
    <w:rsid w:val="001116D2"/>
    <w:rsid w:val="0011190B"/>
    <w:rsid w:val="00111ACD"/>
    <w:rsid w:val="00111AD9"/>
    <w:rsid w:val="00111DA6"/>
    <w:rsid w:val="00112089"/>
    <w:rsid w:val="0011230B"/>
    <w:rsid w:val="001126ED"/>
    <w:rsid w:val="00112919"/>
    <w:rsid w:val="00112975"/>
    <w:rsid w:val="00112B8F"/>
    <w:rsid w:val="00112E14"/>
    <w:rsid w:val="00112F58"/>
    <w:rsid w:val="00112FEA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0A"/>
    <w:rsid w:val="0011536C"/>
    <w:rsid w:val="0011538F"/>
    <w:rsid w:val="00115492"/>
    <w:rsid w:val="001155A6"/>
    <w:rsid w:val="00115716"/>
    <w:rsid w:val="0011584C"/>
    <w:rsid w:val="001158D5"/>
    <w:rsid w:val="00116148"/>
    <w:rsid w:val="00116339"/>
    <w:rsid w:val="001166B6"/>
    <w:rsid w:val="00116960"/>
    <w:rsid w:val="00116A2D"/>
    <w:rsid w:val="001175EF"/>
    <w:rsid w:val="00117677"/>
    <w:rsid w:val="0011783F"/>
    <w:rsid w:val="00117957"/>
    <w:rsid w:val="00117C78"/>
    <w:rsid w:val="001201EA"/>
    <w:rsid w:val="001203DB"/>
    <w:rsid w:val="0012065D"/>
    <w:rsid w:val="0012079F"/>
    <w:rsid w:val="001207F3"/>
    <w:rsid w:val="00120C13"/>
    <w:rsid w:val="00120F2B"/>
    <w:rsid w:val="00121769"/>
    <w:rsid w:val="00121776"/>
    <w:rsid w:val="00121E1A"/>
    <w:rsid w:val="0012207E"/>
    <w:rsid w:val="001225BC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37F"/>
    <w:rsid w:val="00126846"/>
    <w:rsid w:val="001268B7"/>
    <w:rsid w:val="001268D1"/>
    <w:rsid w:val="00126A9F"/>
    <w:rsid w:val="001274AC"/>
    <w:rsid w:val="001275E6"/>
    <w:rsid w:val="001277B6"/>
    <w:rsid w:val="001278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AF"/>
    <w:rsid w:val="00130BBD"/>
    <w:rsid w:val="00131683"/>
    <w:rsid w:val="0013181A"/>
    <w:rsid w:val="00131843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D21"/>
    <w:rsid w:val="00132E89"/>
    <w:rsid w:val="0013303B"/>
    <w:rsid w:val="001331C7"/>
    <w:rsid w:val="0013327F"/>
    <w:rsid w:val="0013334C"/>
    <w:rsid w:val="001336CA"/>
    <w:rsid w:val="00133928"/>
    <w:rsid w:val="00133A1F"/>
    <w:rsid w:val="00133E11"/>
    <w:rsid w:val="00133EBD"/>
    <w:rsid w:val="00134176"/>
    <w:rsid w:val="001341AE"/>
    <w:rsid w:val="00134420"/>
    <w:rsid w:val="001348F0"/>
    <w:rsid w:val="00134C6B"/>
    <w:rsid w:val="00134D78"/>
    <w:rsid w:val="00135015"/>
    <w:rsid w:val="00135095"/>
    <w:rsid w:val="00135517"/>
    <w:rsid w:val="00135829"/>
    <w:rsid w:val="00135884"/>
    <w:rsid w:val="001358A7"/>
    <w:rsid w:val="001358F4"/>
    <w:rsid w:val="0013612A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DE4"/>
    <w:rsid w:val="00141E46"/>
    <w:rsid w:val="00141ED1"/>
    <w:rsid w:val="00141F3D"/>
    <w:rsid w:val="00141F72"/>
    <w:rsid w:val="0014206B"/>
    <w:rsid w:val="00142093"/>
    <w:rsid w:val="00142558"/>
    <w:rsid w:val="00142693"/>
    <w:rsid w:val="00142E42"/>
    <w:rsid w:val="00143153"/>
    <w:rsid w:val="0014354F"/>
    <w:rsid w:val="0014371C"/>
    <w:rsid w:val="00143EFE"/>
    <w:rsid w:val="00143FFE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4C4"/>
    <w:rsid w:val="00145671"/>
    <w:rsid w:val="00145E70"/>
    <w:rsid w:val="0014618E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AA"/>
    <w:rsid w:val="001517AB"/>
    <w:rsid w:val="00151805"/>
    <w:rsid w:val="00151897"/>
    <w:rsid w:val="00151B31"/>
    <w:rsid w:val="00151CE5"/>
    <w:rsid w:val="00151FFD"/>
    <w:rsid w:val="00152066"/>
    <w:rsid w:val="00152559"/>
    <w:rsid w:val="00152A3B"/>
    <w:rsid w:val="00152AAD"/>
    <w:rsid w:val="0015326D"/>
    <w:rsid w:val="0015334E"/>
    <w:rsid w:val="0015347E"/>
    <w:rsid w:val="00153946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69C5"/>
    <w:rsid w:val="0015748E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52E"/>
    <w:rsid w:val="00161CA5"/>
    <w:rsid w:val="00161E31"/>
    <w:rsid w:val="00161E99"/>
    <w:rsid w:val="00162262"/>
    <w:rsid w:val="001623A3"/>
    <w:rsid w:val="00162BD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C9A"/>
    <w:rsid w:val="00164368"/>
    <w:rsid w:val="00164646"/>
    <w:rsid w:val="00164795"/>
    <w:rsid w:val="001647FA"/>
    <w:rsid w:val="00164E99"/>
    <w:rsid w:val="00164EB6"/>
    <w:rsid w:val="00165137"/>
    <w:rsid w:val="001652DD"/>
    <w:rsid w:val="0016563B"/>
    <w:rsid w:val="00165B5E"/>
    <w:rsid w:val="00165D9A"/>
    <w:rsid w:val="001661BF"/>
    <w:rsid w:val="0016634F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9A2"/>
    <w:rsid w:val="00167ACD"/>
    <w:rsid w:val="00170397"/>
    <w:rsid w:val="001703B3"/>
    <w:rsid w:val="00170482"/>
    <w:rsid w:val="001706E4"/>
    <w:rsid w:val="001706E7"/>
    <w:rsid w:val="001708D0"/>
    <w:rsid w:val="00170E05"/>
    <w:rsid w:val="00170E1B"/>
    <w:rsid w:val="0017121D"/>
    <w:rsid w:val="0017132F"/>
    <w:rsid w:val="00171430"/>
    <w:rsid w:val="00171657"/>
    <w:rsid w:val="00171661"/>
    <w:rsid w:val="00171B5E"/>
    <w:rsid w:val="00171BC2"/>
    <w:rsid w:val="00171BF0"/>
    <w:rsid w:val="00171CEF"/>
    <w:rsid w:val="00171D7E"/>
    <w:rsid w:val="00171F14"/>
    <w:rsid w:val="00172379"/>
    <w:rsid w:val="001725EA"/>
    <w:rsid w:val="001729E1"/>
    <w:rsid w:val="00172A75"/>
    <w:rsid w:val="00172B61"/>
    <w:rsid w:val="00172C20"/>
    <w:rsid w:val="0017303E"/>
    <w:rsid w:val="00173749"/>
    <w:rsid w:val="001738A5"/>
    <w:rsid w:val="00173A00"/>
    <w:rsid w:val="00173D38"/>
    <w:rsid w:val="00173F6C"/>
    <w:rsid w:val="001744BA"/>
    <w:rsid w:val="00174801"/>
    <w:rsid w:val="00174DDB"/>
    <w:rsid w:val="00175009"/>
    <w:rsid w:val="001752EC"/>
    <w:rsid w:val="00175614"/>
    <w:rsid w:val="00175A6E"/>
    <w:rsid w:val="00175B5A"/>
    <w:rsid w:val="00175C4F"/>
    <w:rsid w:val="00175DAB"/>
    <w:rsid w:val="00175EF2"/>
    <w:rsid w:val="0017639F"/>
    <w:rsid w:val="00176414"/>
    <w:rsid w:val="00176AA0"/>
    <w:rsid w:val="00176BDB"/>
    <w:rsid w:val="00176ECF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4D"/>
    <w:rsid w:val="00180C69"/>
    <w:rsid w:val="00180D96"/>
    <w:rsid w:val="00180E60"/>
    <w:rsid w:val="0018115C"/>
    <w:rsid w:val="001817BA"/>
    <w:rsid w:val="00181884"/>
    <w:rsid w:val="00181B3A"/>
    <w:rsid w:val="00182042"/>
    <w:rsid w:val="001820B2"/>
    <w:rsid w:val="001821E9"/>
    <w:rsid w:val="001822C4"/>
    <w:rsid w:val="0018246F"/>
    <w:rsid w:val="00182718"/>
    <w:rsid w:val="00182B0B"/>
    <w:rsid w:val="00182CE4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B11"/>
    <w:rsid w:val="00184DAB"/>
    <w:rsid w:val="00184DBF"/>
    <w:rsid w:val="00184F51"/>
    <w:rsid w:val="00185257"/>
    <w:rsid w:val="001858F6"/>
    <w:rsid w:val="00185E59"/>
    <w:rsid w:val="00185F10"/>
    <w:rsid w:val="00185F89"/>
    <w:rsid w:val="00185FA4"/>
    <w:rsid w:val="00185FDA"/>
    <w:rsid w:val="00186395"/>
    <w:rsid w:val="001863E3"/>
    <w:rsid w:val="0018695F"/>
    <w:rsid w:val="001869EF"/>
    <w:rsid w:val="00186A7F"/>
    <w:rsid w:val="00186B4D"/>
    <w:rsid w:val="0018767B"/>
    <w:rsid w:val="00190318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CE"/>
    <w:rsid w:val="001917D6"/>
    <w:rsid w:val="00191C33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4B46"/>
    <w:rsid w:val="00195447"/>
    <w:rsid w:val="001954AB"/>
    <w:rsid w:val="00195657"/>
    <w:rsid w:val="0019573B"/>
    <w:rsid w:val="00195839"/>
    <w:rsid w:val="0019592C"/>
    <w:rsid w:val="00195B8D"/>
    <w:rsid w:val="00195D36"/>
    <w:rsid w:val="00196085"/>
    <w:rsid w:val="001960EA"/>
    <w:rsid w:val="00196395"/>
    <w:rsid w:val="001966E5"/>
    <w:rsid w:val="00196820"/>
    <w:rsid w:val="00196A81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0CE0"/>
    <w:rsid w:val="001A10A9"/>
    <w:rsid w:val="001A1337"/>
    <w:rsid w:val="001A14FB"/>
    <w:rsid w:val="001A1847"/>
    <w:rsid w:val="001A1980"/>
    <w:rsid w:val="001A2096"/>
    <w:rsid w:val="001A22D5"/>
    <w:rsid w:val="001A2381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D93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706D"/>
    <w:rsid w:val="001A71EB"/>
    <w:rsid w:val="001A72EE"/>
    <w:rsid w:val="001A73AC"/>
    <w:rsid w:val="001A7826"/>
    <w:rsid w:val="001A79DA"/>
    <w:rsid w:val="001A7F48"/>
    <w:rsid w:val="001B00B2"/>
    <w:rsid w:val="001B0149"/>
    <w:rsid w:val="001B0251"/>
    <w:rsid w:val="001B0AB8"/>
    <w:rsid w:val="001B0B9D"/>
    <w:rsid w:val="001B0DB4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279"/>
    <w:rsid w:val="001B22CA"/>
    <w:rsid w:val="001B2443"/>
    <w:rsid w:val="001B28A5"/>
    <w:rsid w:val="001B2993"/>
    <w:rsid w:val="001B2C18"/>
    <w:rsid w:val="001B2E97"/>
    <w:rsid w:val="001B33AF"/>
    <w:rsid w:val="001B33B4"/>
    <w:rsid w:val="001B35C1"/>
    <w:rsid w:val="001B3754"/>
    <w:rsid w:val="001B3A10"/>
    <w:rsid w:val="001B3C71"/>
    <w:rsid w:val="001B4279"/>
    <w:rsid w:val="001B4371"/>
    <w:rsid w:val="001B471D"/>
    <w:rsid w:val="001B526A"/>
    <w:rsid w:val="001B5279"/>
    <w:rsid w:val="001B5332"/>
    <w:rsid w:val="001B54E9"/>
    <w:rsid w:val="001B55DE"/>
    <w:rsid w:val="001B6240"/>
    <w:rsid w:val="001B62AC"/>
    <w:rsid w:val="001B6351"/>
    <w:rsid w:val="001B70CF"/>
    <w:rsid w:val="001B7186"/>
    <w:rsid w:val="001B748B"/>
    <w:rsid w:val="001B74EC"/>
    <w:rsid w:val="001B7905"/>
    <w:rsid w:val="001B7AB6"/>
    <w:rsid w:val="001B7D5B"/>
    <w:rsid w:val="001C0085"/>
    <w:rsid w:val="001C00F7"/>
    <w:rsid w:val="001C0311"/>
    <w:rsid w:val="001C05AE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025"/>
    <w:rsid w:val="001C211D"/>
    <w:rsid w:val="001C24C0"/>
    <w:rsid w:val="001C2586"/>
    <w:rsid w:val="001C2A8B"/>
    <w:rsid w:val="001C3173"/>
    <w:rsid w:val="001C330A"/>
    <w:rsid w:val="001C3434"/>
    <w:rsid w:val="001C3474"/>
    <w:rsid w:val="001C35A0"/>
    <w:rsid w:val="001C398A"/>
    <w:rsid w:val="001C39F0"/>
    <w:rsid w:val="001C3DC6"/>
    <w:rsid w:val="001C3DCD"/>
    <w:rsid w:val="001C3E02"/>
    <w:rsid w:val="001C447C"/>
    <w:rsid w:val="001C4A39"/>
    <w:rsid w:val="001C4C5A"/>
    <w:rsid w:val="001C4C77"/>
    <w:rsid w:val="001C4F5F"/>
    <w:rsid w:val="001C4F8E"/>
    <w:rsid w:val="001C5125"/>
    <w:rsid w:val="001C52DA"/>
    <w:rsid w:val="001C546C"/>
    <w:rsid w:val="001C54B8"/>
    <w:rsid w:val="001C57EC"/>
    <w:rsid w:val="001C589B"/>
    <w:rsid w:val="001C58A6"/>
    <w:rsid w:val="001C5934"/>
    <w:rsid w:val="001C5AA2"/>
    <w:rsid w:val="001C5BC8"/>
    <w:rsid w:val="001C5DBB"/>
    <w:rsid w:val="001C5F88"/>
    <w:rsid w:val="001C5FD2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AC1"/>
    <w:rsid w:val="001D0E4D"/>
    <w:rsid w:val="001D1258"/>
    <w:rsid w:val="001D13B7"/>
    <w:rsid w:val="001D19F8"/>
    <w:rsid w:val="001D1B69"/>
    <w:rsid w:val="001D1CFF"/>
    <w:rsid w:val="001D21DC"/>
    <w:rsid w:val="001D2AD5"/>
    <w:rsid w:val="001D2B3C"/>
    <w:rsid w:val="001D2E6C"/>
    <w:rsid w:val="001D35DC"/>
    <w:rsid w:val="001D3634"/>
    <w:rsid w:val="001D380F"/>
    <w:rsid w:val="001D3A0B"/>
    <w:rsid w:val="001D3D42"/>
    <w:rsid w:val="001D435D"/>
    <w:rsid w:val="001D43C0"/>
    <w:rsid w:val="001D448E"/>
    <w:rsid w:val="001D4969"/>
    <w:rsid w:val="001D4AF0"/>
    <w:rsid w:val="001D4E33"/>
    <w:rsid w:val="001D4EF8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97C"/>
    <w:rsid w:val="001D7ADE"/>
    <w:rsid w:val="001D7B96"/>
    <w:rsid w:val="001D7EB4"/>
    <w:rsid w:val="001D7FE2"/>
    <w:rsid w:val="001E02D6"/>
    <w:rsid w:val="001E09F4"/>
    <w:rsid w:val="001E0A73"/>
    <w:rsid w:val="001E0CB7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220A"/>
    <w:rsid w:val="001E251E"/>
    <w:rsid w:val="001E266E"/>
    <w:rsid w:val="001E27FB"/>
    <w:rsid w:val="001E2818"/>
    <w:rsid w:val="001E2EEF"/>
    <w:rsid w:val="001E3188"/>
    <w:rsid w:val="001E31D1"/>
    <w:rsid w:val="001E32BE"/>
    <w:rsid w:val="001E3A45"/>
    <w:rsid w:val="001E409E"/>
    <w:rsid w:val="001E420B"/>
    <w:rsid w:val="001E4347"/>
    <w:rsid w:val="001E4599"/>
    <w:rsid w:val="001E469F"/>
    <w:rsid w:val="001E4704"/>
    <w:rsid w:val="001E4826"/>
    <w:rsid w:val="001E4A00"/>
    <w:rsid w:val="001E5BB2"/>
    <w:rsid w:val="001E5D1F"/>
    <w:rsid w:val="001E6313"/>
    <w:rsid w:val="001E6BDA"/>
    <w:rsid w:val="001E6C1B"/>
    <w:rsid w:val="001E6FED"/>
    <w:rsid w:val="001E7173"/>
    <w:rsid w:val="001E719A"/>
    <w:rsid w:val="001E750C"/>
    <w:rsid w:val="001E7A8F"/>
    <w:rsid w:val="001E7BE9"/>
    <w:rsid w:val="001E7D26"/>
    <w:rsid w:val="001F020C"/>
    <w:rsid w:val="001F0407"/>
    <w:rsid w:val="001F0546"/>
    <w:rsid w:val="001F0DDF"/>
    <w:rsid w:val="001F11F0"/>
    <w:rsid w:val="001F17F5"/>
    <w:rsid w:val="001F18E2"/>
    <w:rsid w:val="001F1B1E"/>
    <w:rsid w:val="001F1BEA"/>
    <w:rsid w:val="001F1DFA"/>
    <w:rsid w:val="001F1E26"/>
    <w:rsid w:val="001F1FFC"/>
    <w:rsid w:val="001F22A9"/>
    <w:rsid w:val="001F26E9"/>
    <w:rsid w:val="001F29D5"/>
    <w:rsid w:val="001F29D6"/>
    <w:rsid w:val="001F2B7D"/>
    <w:rsid w:val="001F2E08"/>
    <w:rsid w:val="001F2E0E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5E8"/>
    <w:rsid w:val="001F4D34"/>
    <w:rsid w:val="001F4DA6"/>
    <w:rsid w:val="001F4DC8"/>
    <w:rsid w:val="001F4E57"/>
    <w:rsid w:val="001F536E"/>
    <w:rsid w:val="001F53A2"/>
    <w:rsid w:val="001F540C"/>
    <w:rsid w:val="001F56F2"/>
    <w:rsid w:val="001F599A"/>
    <w:rsid w:val="001F5C95"/>
    <w:rsid w:val="001F5C9E"/>
    <w:rsid w:val="001F5E73"/>
    <w:rsid w:val="001F5ED8"/>
    <w:rsid w:val="001F5F10"/>
    <w:rsid w:val="001F62FC"/>
    <w:rsid w:val="001F6308"/>
    <w:rsid w:val="001F644E"/>
    <w:rsid w:val="001F6E45"/>
    <w:rsid w:val="001F711B"/>
    <w:rsid w:val="001F7317"/>
    <w:rsid w:val="001F76B6"/>
    <w:rsid w:val="001F798D"/>
    <w:rsid w:val="001F79CF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029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07A"/>
    <w:rsid w:val="00203159"/>
    <w:rsid w:val="00203A6E"/>
    <w:rsid w:val="00203B19"/>
    <w:rsid w:val="00203DF0"/>
    <w:rsid w:val="00203F00"/>
    <w:rsid w:val="00203F5C"/>
    <w:rsid w:val="0020400D"/>
    <w:rsid w:val="002047DE"/>
    <w:rsid w:val="00204802"/>
    <w:rsid w:val="00204981"/>
    <w:rsid w:val="00204A5A"/>
    <w:rsid w:val="00204C12"/>
    <w:rsid w:val="00204C44"/>
    <w:rsid w:val="00204C7B"/>
    <w:rsid w:val="00205419"/>
    <w:rsid w:val="0020560E"/>
    <w:rsid w:val="00205635"/>
    <w:rsid w:val="00205639"/>
    <w:rsid w:val="00205900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87A"/>
    <w:rsid w:val="00206BF6"/>
    <w:rsid w:val="00206E5A"/>
    <w:rsid w:val="0020754E"/>
    <w:rsid w:val="00207613"/>
    <w:rsid w:val="00207847"/>
    <w:rsid w:val="0020790B"/>
    <w:rsid w:val="00207AF9"/>
    <w:rsid w:val="00207BB9"/>
    <w:rsid w:val="00207EB6"/>
    <w:rsid w:val="00210174"/>
    <w:rsid w:val="00210314"/>
    <w:rsid w:val="0021065B"/>
    <w:rsid w:val="002107B9"/>
    <w:rsid w:val="00210927"/>
    <w:rsid w:val="002109D5"/>
    <w:rsid w:val="00210A2E"/>
    <w:rsid w:val="00210B05"/>
    <w:rsid w:val="00210C84"/>
    <w:rsid w:val="00210C91"/>
    <w:rsid w:val="00210F42"/>
    <w:rsid w:val="00211042"/>
    <w:rsid w:val="002110B7"/>
    <w:rsid w:val="00211345"/>
    <w:rsid w:val="002113C5"/>
    <w:rsid w:val="00211421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2B19"/>
    <w:rsid w:val="002130BD"/>
    <w:rsid w:val="002131FD"/>
    <w:rsid w:val="00213851"/>
    <w:rsid w:val="00214CD3"/>
    <w:rsid w:val="00214E0D"/>
    <w:rsid w:val="00215041"/>
    <w:rsid w:val="0021512E"/>
    <w:rsid w:val="002155D5"/>
    <w:rsid w:val="00215786"/>
    <w:rsid w:val="0021586D"/>
    <w:rsid w:val="00215D76"/>
    <w:rsid w:val="00215F98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A0C"/>
    <w:rsid w:val="00220E92"/>
    <w:rsid w:val="00220EAA"/>
    <w:rsid w:val="00220F36"/>
    <w:rsid w:val="00221022"/>
    <w:rsid w:val="002212C6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C20"/>
    <w:rsid w:val="00222D26"/>
    <w:rsid w:val="00222FE7"/>
    <w:rsid w:val="00223833"/>
    <w:rsid w:val="002239DA"/>
    <w:rsid w:val="00223ACD"/>
    <w:rsid w:val="002242F8"/>
    <w:rsid w:val="00224339"/>
    <w:rsid w:val="0022490A"/>
    <w:rsid w:val="00224932"/>
    <w:rsid w:val="00224A38"/>
    <w:rsid w:val="00224A9B"/>
    <w:rsid w:val="00224E5B"/>
    <w:rsid w:val="002252D2"/>
    <w:rsid w:val="0022657F"/>
    <w:rsid w:val="00226592"/>
    <w:rsid w:val="00226880"/>
    <w:rsid w:val="002269A7"/>
    <w:rsid w:val="00226A52"/>
    <w:rsid w:val="00226AE0"/>
    <w:rsid w:val="00226BD3"/>
    <w:rsid w:val="0022732D"/>
    <w:rsid w:val="0022735A"/>
    <w:rsid w:val="00227652"/>
    <w:rsid w:val="00227850"/>
    <w:rsid w:val="00227873"/>
    <w:rsid w:val="002279D2"/>
    <w:rsid w:val="00227A1E"/>
    <w:rsid w:val="00227C18"/>
    <w:rsid w:val="00227D0D"/>
    <w:rsid w:val="00227F9E"/>
    <w:rsid w:val="00230040"/>
    <w:rsid w:val="00230189"/>
    <w:rsid w:val="002307F2"/>
    <w:rsid w:val="00230AD3"/>
    <w:rsid w:val="00230B14"/>
    <w:rsid w:val="00230BB1"/>
    <w:rsid w:val="00230C58"/>
    <w:rsid w:val="00230EB0"/>
    <w:rsid w:val="00230EE6"/>
    <w:rsid w:val="0023124C"/>
    <w:rsid w:val="002314EE"/>
    <w:rsid w:val="00231532"/>
    <w:rsid w:val="00231719"/>
    <w:rsid w:val="00231740"/>
    <w:rsid w:val="00231AF5"/>
    <w:rsid w:val="00231B71"/>
    <w:rsid w:val="00231D67"/>
    <w:rsid w:val="00232149"/>
    <w:rsid w:val="00232191"/>
    <w:rsid w:val="002321B1"/>
    <w:rsid w:val="002322C4"/>
    <w:rsid w:val="00232782"/>
    <w:rsid w:val="002327FC"/>
    <w:rsid w:val="0023287C"/>
    <w:rsid w:val="00232E9D"/>
    <w:rsid w:val="00233074"/>
    <w:rsid w:val="002331A0"/>
    <w:rsid w:val="0023324F"/>
    <w:rsid w:val="002333B9"/>
    <w:rsid w:val="0023351A"/>
    <w:rsid w:val="00233849"/>
    <w:rsid w:val="0023406E"/>
    <w:rsid w:val="002344C8"/>
    <w:rsid w:val="002349C5"/>
    <w:rsid w:val="00234B73"/>
    <w:rsid w:val="00234BBB"/>
    <w:rsid w:val="00234FBA"/>
    <w:rsid w:val="00234FE9"/>
    <w:rsid w:val="00235017"/>
    <w:rsid w:val="00235581"/>
    <w:rsid w:val="00235698"/>
    <w:rsid w:val="00236443"/>
    <w:rsid w:val="0023644B"/>
    <w:rsid w:val="0023653E"/>
    <w:rsid w:val="00236801"/>
    <w:rsid w:val="00236821"/>
    <w:rsid w:val="002368E3"/>
    <w:rsid w:val="00236CAD"/>
    <w:rsid w:val="00236F71"/>
    <w:rsid w:val="002373FC"/>
    <w:rsid w:val="00237C6F"/>
    <w:rsid w:val="00237D22"/>
    <w:rsid w:val="00240089"/>
    <w:rsid w:val="0024029F"/>
    <w:rsid w:val="00240487"/>
    <w:rsid w:val="0024090D"/>
    <w:rsid w:val="00240956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D6D"/>
    <w:rsid w:val="00241EBE"/>
    <w:rsid w:val="002421F2"/>
    <w:rsid w:val="0024284B"/>
    <w:rsid w:val="0024286B"/>
    <w:rsid w:val="00242872"/>
    <w:rsid w:val="00242B2A"/>
    <w:rsid w:val="00242CAE"/>
    <w:rsid w:val="00243929"/>
    <w:rsid w:val="00243ACD"/>
    <w:rsid w:val="00243C1C"/>
    <w:rsid w:val="0024445A"/>
    <w:rsid w:val="00244563"/>
    <w:rsid w:val="00244606"/>
    <w:rsid w:val="00244924"/>
    <w:rsid w:val="002449F4"/>
    <w:rsid w:val="00244D58"/>
    <w:rsid w:val="002451C3"/>
    <w:rsid w:val="0024520E"/>
    <w:rsid w:val="0024530E"/>
    <w:rsid w:val="00245492"/>
    <w:rsid w:val="00245879"/>
    <w:rsid w:val="00245A41"/>
    <w:rsid w:val="00245B70"/>
    <w:rsid w:val="00245D7D"/>
    <w:rsid w:val="00245E39"/>
    <w:rsid w:val="00245FBA"/>
    <w:rsid w:val="00246BEB"/>
    <w:rsid w:val="00246C52"/>
    <w:rsid w:val="00246E87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316"/>
    <w:rsid w:val="002533FF"/>
    <w:rsid w:val="00253400"/>
    <w:rsid w:val="002537F5"/>
    <w:rsid w:val="0025388F"/>
    <w:rsid w:val="00253905"/>
    <w:rsid w:val="0025429A"/>
    <w:rsid w:val="00255475"/>
    <w:rsid w:val="002556CC"/>
    <w:rsid w:val="0025601B"/>
    <w:rsid w:val="00256B22"/>
    <w:rsid w:val="00256D51"/>
    <w:rsid w:val="00256E4E"/>
    <w:rsid w:val="00256F02"/>
    <w:rsid w:val="002571C8"/>
    <w:rsid w:val="002572F1"/>
    <w:rsid w:val="00257A62"/>
    <w:rsid w:val="00260156"/>
    <w:rsid w:val="00260713"/>
    <w:rsid w:val="0026075E"/>
    <w:rsid w:val="002608BD"/>
    <w:rsid w:val="00260ACE"/>
    <w:rsid w:val="00260B2A"/>
    <w:rsid w:val="00260FAD"/>
    <w:rsid w:val="002617F6"/>
    <w:rsid w:val="00261D05"/>
    <w:rsid w:val="002621AD"/>
    <w:rsid w:val="002623AC"/>
    <w:rsid w:val="002626FA"/>
    <w:rsid w:val="00262979"/>
    <w:rsid w:val="00263038"/>
    <w:rsid w:val="00263148"/>
    <w:rsid w:val="002631DC"/>
    <w:rsid w:val="0026382D"/>
    <w:rsid w:val="0026385F"/>
    <w:rsid w:val="00263A09"/>
    <w:rsid w:val="00263DC2"/>
    <w:rsid w:val="00263DD9"/>
    <w:rsid w:val="00264256"/>
    <w:rsid w:val="002642C3"/>
    <w:rsid w:val="0026432F"/>
    <w:rsid w:val="0026455A"/>
    <w:rsid w:val="0026460B"/>
    <w:rsid w:val="0026468A"/>
    <w:rsid w:val="002646A6"/>
    <w:rsid w:val="00264A06"/>
    <w:rsid w:val="00264C28"/>
    <w:rsid w:val="002654D9"/>
    <w:rsid w:val="00265701"/>
    <w:rsid w:val="0026586A"/>
    <w:rsid w:val="00265CB1"/>
    <w:rsid w:val="00265E25"/>
    <w:rsid w:val="00265E9A"/>
    <w:rsid w:val="0026604D"/>
    <w:rsid w:val="00266111"/>
    <w:rsid w:val="00266210"/>
    <w:rsid w:val="0026641E"/>
    <w:rsid w:val="002664FA"/>
    <w:rsid w:val="00266867"/>
    <w:rsid w:val="00266CB3"/>
    <w:rsid w:val="00266D32"/>
    <w:rsid w:val="002670F7"/>
    <w:rsid w:val="0026716C"/>
    <w:rsid w:val="0026775C"/>
    <w:rsid w:val="00267CFE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9A4"/>
    <w:rsid w:val="00271EEF"/>
    <w:rsid w:val="00272044"/>
    <w:rsid w:val="0027242C"/>
    <w:rsid w:val="00272474"/>
    <w:rsid w:val="0027257A"/>
    <w:rsid w:val="00272736"/>
    <w:rsid w:val="00272A15"/>
    <w:rsid w:val="00272D06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5FE7"/>
    <w:rsid w:val="00276001"/>
    <w:rsid w:val="00276243"/>
    <w:rsid w:val="002762EC"/>
    <w:rsid w:val="002763D0"/>
    <w:rsid w:val="002764FB"/>
    <w:rsid w:val="00276660"/>
    <w:rsid w:val="002766C9"/>
    <w:rsid w:val="002768E3"/>
    <w:rsid w:val="00276ED1"/>
    <w:rsid w:val="00277200"/>
    <w:rsid w:val="00277512"/>
    <w:rsid w:val="002777E4"/>
    <w:rsid w:val="00277A6A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4FB"/>
    <w:rsid w:val="002838C7"/>
    <w:rsid w:val="00284B43"/>
    <w:rsid w:val="00284E3F"/>
    <w:rsid w:val="00284E7F"/>
    <w:rsid w:val="0028537B"/>
    <w:rsid w:val="0028550D"/>
    <w:rsid w:val="00285520"/>
    <w:rsid w:val="00285894"/>
    <w:rsid w:val="00285A72"/>
    <w:rsid w:val="00285E28"/>
    <w:rsid w:val="0028648E"/>
    <w:rsid w:val="00286532"/>
    <w:rsid w:val="00286631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90254"/>
    <w:rsid w:val="00290C83"/>
    <w:rsid w:val="0029130D"/>
    <w:rsid w:val="0029142E"/>
    <w:rsid w:val="002915DA"/>
    <w:rsid w:val="0029178F"/>
    <w:rsid w:val="00291C45"/>
    <w:rsid w:val="00291E2B"/>
    <w:rsid w:val="002920BF"/>
    <w:rsid w:val="00292540"/>
    <w:rsid w:val="0029279E"/>
    <w:rsid w:val="0029284F"/>
    <w:rsid w:val="00292A9A"/>
    <w:rsid w:val="00292AE6"/>
    <w:rsid w:val="002930AA"/>
    <w:rsid w:val="0029347E"/>
    <w:rsid w:val="00293504"/>
    <w:rsid w:val="0029353A"/>
    <w:rsid w:val="00293965"/>
    <w:rsid w:val="00293A16"/>
    <w:rsid w:val="00293C49"/>
    <w:rsid w:val="00293C5B"/>
    <w:rsid w:val="00293D0F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671"/>
    <w:rsid w:val="002977A0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CD"/>
    <w:rsid w:val="002A0915"/>
    <w:rsid w:val="002A093B"/>
    <w:rsid w:val="002A0BEE"/>
    <w:rsid w:val="002A1850"/>
    <w:rsid w:val="002A1868"/>
    <w:rsid w:val="002A1A57"/>
    <w:rsid w:val="002A1DA1"/>
    <w:rsid w:val="002A205B"/>
    <w:rsid w:val="002A24B7"/>
    <w:rsid w:val="002A2689"/>
    <w:rsid w:val="002A2742"/>
    <w:rsid w:val="002A27A5"/>
    <w:rsid w:val="002A2980"/>
    <w:rsid w:val="002A2A3E"/>
    <w:rsid w:val="002A2B16"/>
    <w:rsid w:val="002A2FB8"/>
    <w:rsid w:val="002A31FF"/>
    <w:rsid w:val="002A3668"/>
    <w:rsid w:val="002A3771"/>
    <w:rsid w:val="002A37C5"/>
    <w:rsid w:val="002A3AFD"/>
    <w:rsid w:val="002A3B12"/>
    <w:rsid w:val="002A3D2B"/>
    <w:rsid w:val="002A3D84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D2C"/>
    <w:rsid w:val="002A5D59"/>
    <w:rsid w:val="002A5FC1"/>
    <w:rsid w:val="002A63A7"/>
    <w:rsid w:val="002A6783"/>
    <w:rsid w:val="002A6A0E"/>
    <w:rsid w:val="002A6ADC"/>
    <w:rsid w:val="002A6EF8"/>
    <w:rsid w:val="002A732C"/>
    <w:rsid w:val="002A7A6A"/>
    <w:rsid w:val="002A7AB4"/>
    <w:rsid w:val="002A7AE1"/>
    <w:rsid w:val="002A7B3B"/>
    <w:rsid w:val="002B00F2"/>
    <w:rsid w:val="002B0684"/>
    <w:rsid w:val="002B07BF"/>
    <w:rsid w:val="002B0805"/>
    <w:rsid w:val="002B0868"/>
    <w:rsid w:val="002B0960"/>
    <w:rsid w:val="002B0BC5"/>
    <w:rsid w:val="002B0C99"/>
    <w:rsid w:val="002B0DC4"/>
    <w:rsid w:val="002B0EB5"/>
    <w:rsid w:val="002B10F9"/>
    <w:rsid w:val="002B12C7"/>
    <w:rsid w:val="002B17B0"/>
    <w:rsid w:val="002B1AFA"/>
    <w:rsid w:val="002B21D6"/>
    <w:rsid w:val="002B2543"/>
    <w:rsid w:val="002B2C92"/>
    <w:rsid w:val="002B3032"/>
    <w:rsid w:val="002B3081"/>
    <w:rsid w:val="002B314A"/>
    <w:rsid w:val="002B318B"/>
    <w:rsid w:val="002B32BC"/>
    <w:rsid w:val="002B33A2"/>
    <w:rsid w:val="002B33AC"/>
    <w:rsid w:val="002B340B"/>
    <w:rsid w:val="002B3418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8C4"/>
    <w:rsid w:val="002B4C39"/>
    <w:rsid w:val="002B5175"/>
    <w:rsid w:val="002B51C4"/>
    <w:rsid w:val="002B55A8"/>
    <w:rsid w:val="002B56FA"/>
    <w:rsid w:val="002B5982"/>
    <w:rsid w:val="002B59EE"/>
    <w:rsid w:val="002B5CC4"/>
    <w:rsid w:val="002B6009"/>
    <w:rsid w:val="002B601A"/>
    <w:rsid w:val="002B61F1"/>
    <w:rsid w:val="002B6335"/>
    <w:rsid w:val="002B6377"/>
    <w:rsid w:val="002B64FE"/>
    <w:rsid w:val="002B694E"/>
    <w:rsid w:val="002B6BC9"/>
    <w:rsid w:val="002B6D31"/>
    <w:rsid w:val="002B6FED"/>
    <w:rsid w:val="002B70A2"/>
    <w:rsid w:val="002B71C9"/>
    <w:rsid w:val="002B7386"/>
    <w:rsid w:val="002B7D56"/>
    <w:rsid w:val="002B7ED7"/>
    <w:rsid w:val="002B7FB3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0E91"/>
    <w:rsid w:val="002C1481"/>
    <w:rsid w:val="002C1574"/>
    <w:rsid w:val="002C185E"/>
    <w:rsid w:val="002C1B17"/>
    <w:rsid w:val="002C203A"/>
    <w:rsid w:val="002C2AE9"/>
    <w:rsid w:val="002C2B29"/>
    <w:rsid w:val="002C2CE6"/>
    <w:rsid w:val="002C2E8A"/>
    <w:rsid w:val="002C2F51"/>
    <w:rsid w:val="002C2FCD"/>
    <w:rsid w:val="002C3A4E"/>
    <w:rsid w:val="002C3AE4"/>
    <w:rsid w:val="002C3E89"/>
    <w:rsid w:val="002C42AA"/>
    <w:rsid w:val="002C44EC"/>
    <w:rsid w:val="002C4611"/>
    <w:rsid w:val="002C4624"/>
    <w:rsid w:val="002C4AF6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20E"/>
    <w:rsid w:val="002C763A"/>
    <w:rsid w:val="002C782F"/>
    <w:rsid w:val="002C7B03"/>
    <w:rsid w:val="002C7B0D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2D9"/>
    <w:rsid w:val="002D13B7"/>
    <w:rsid w:val="002D1E1E"/>
    <w:rsid w:val="002D1EF1"/>
    <w:rsid w:val="002D28A9"/>
    <w:rsid w:val="002D2B4E"/>
    <w:rsid w:val="002D305F"/>
    <w:rsid w:val="002D35DD"/>
    <w:rsid w:val="002D3968"/>
    <w:rsid w:val="002D3AEF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2E0"/>
    <w:rsid w:val="002D533E"/>
    <w:rsid w:val="002D5DEA"/>
    <w:rsid w:val="002D5F98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8E"/>
    <w:rsid w:val="002D7BE2"/>
    <w:rsid w:val="002D7E23"/>
    <w:rsid w:val="002D7EC3"/>
    <w:rsid w:val="002D7F39"/>
    <w:rsid w:val="002E008F"/>
    <w:rsid w:val="002E079D"/>
    <w:rsid w:val="002E0AC5"/>
    <w:rsid w:val="002E0DB5"/>
    <w:rsid w:val="002E0E94"/>
    <w:rsid w:val="002E1295"/>
    <w:rsid w:val="002E14D2"/>
    <w:rsid w:val="002E15A5"/>
    <w:rsid w:val="002E16BC"/>
    <w:rsid w:val="002E187B"/>
    <w:rsid w:val="002E19AD"/>
    <w:rsid w:val="002E1A7B"/>
    <w:rsid w:val="002E1C24"/>
    <w:rsid w:val="002E1F0A"/>
    <w:rsid w:val="002E239F"/>
    <w:rsid w:val="002E25D2"/>
    <w:rsid w:val="002E2738"/>
    <w:rsid w:val="002E2923"/>
    <w:rsid w:val="002E2A76"/>
    <w:rsid w:val="002E2D20"/>
    <w:rsid w:val="002E306D"/>
    <w:rsid w:val="002E3631"/>
    <w:rsid w:val="002E3653"/>
    <w:rsid w:val="002E36F8"/>
    <w:rsid w:val="002E37FE"/>
    <w:rsid w:val="002E38B7"/>
    <w:rsid w:val="002E3B63"/>
    <w:rsid w:val="002E3DC7"/>
    <w:rsid w:val="002E4301"/>
    <w:rsid w:val="002E47C4"/>
    <w:rsid w:val="002E4B0D"/>
    <w:rsid w:val="002E4EEC"/>
    <w:rsid w:val="002E55AB"/>
    <w:rsid w:val="002E58E1"/>
    <w:rsid w:val="002E5ABB"/>
    <w:rsid w:val="002E5B2A"/>
    <w:rsid w:val="002E5BDD"/>
    <w:rsid w:val="002E5C56"/>
    <w:rsid w:val="002E5D86"/>
    <w:rsid w:val="002E5DD7"/>
    <w:rsid w:val="002E5DF0"/>
    <w:rsid w:val="002E6475"/>
    <w:rsid w:val="002E6809"/>
    <w:rsid w:val="002E692B"/>
    <w:rsid w:val="002E76A7"/>
    <w:rsid w:val="002E7BA6"/>
    <w:rsid w:val="002F001D"/>
    <w:rsid w:val="002F0045"/>
    <w:rsid w:val="002F0094"/>
    <w:rsid w:val="002F00F0"/>
    <w:rsid w:val="002F025B"/>
    <w:rsid w:val="002F0684"/>
    <w:rsid w:val="002F09C0"/>
    <w:rsid w:val="002F0ADB"/>
    <w:rsid w:val="002F0E34"/>
    <w:rsid w:val="002F14C9"/>
    <w:rsid w:val="002F174B"/>
    <w:rsid w:val="002F1782"/>
    <w:rsid w:val="002F286D"/>
    <w:rsid w:val="002F2AE0"/>
    <w:rsid w:val="002F2E9A"/>
    <w:rsid w:val="002F31C4"/>
    <w:rsid w:val="002F322F"/>
    <w:rsid w:val="002F38D3"/>
    <w:rsid w:val="002F3CE3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50D"/>
    <w:rsid w:val="002F5634"/>
    <w:rsid w:val="002F566C"/>
    <w:rsid w:val="002F5874"/>
    <w:rsid w:val="002F5881"/>
    <w:rsid w:val="002F5A7C"/>
    <w:rsid w:val="002F5FDA"/>
    <w:rsid w:val="002F6323"/>
    <w:rsid w:val="002F63ED"/>
    <w:rsid w:val="002F659C"/>
    <w:rsid w:val="002F67B6"/>
    <w:rsid w:val="002F6AC6"/>
    <w:rsid w:val="002F6BDA"/>
    <w:rsid w:val="002F6DA5"/>
    <w:rsid w:val="002F6DFC"/>
    <w:rsid w:val="002F77EB"/>
    <w:rsid w:val="002F7919"/>
    <w:rsid w:val="002F7B6D"/>
    <w:rsid w:val="002F7C1B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F09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A5"/>
    <w:rsid w:val="00302D8B"/>
    <w:rsid w:val="00302EDE"/>
    <w:rsid w:val="00302FC8"/>
    <w:rsid w:val="00302FEF"/>
    <w:rsid w:val="0030318E"/>
    <w:rsid w:val="003033B1"/>
    <w:rsid w:val="00303BDB"/>
    <w:rsid w:val="00303DE7"/>
    <w:rsid w:val="00304556"/>
    <w:rsid w:val="003047C0"/>
    <w:rsid w:val="00304915"/>
    <w:rsid w:val="00304AC5"/>
    <w:rsid w:val="00304B84"/>
    <w:rsid w:val="00304C9E"/>
    <w:rsid w:val="003054E1"/>
    <w:rsid w:val="003055B6"/>
    <w:rsid w:val="00305866"/>
    <w:rsid w:val="003061F6"/>
    <w:rsid w:val="003065FB"/>
    <w:rsid w:val="0030687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100"/>
    <w:rsid w:val="00311151"/>
    <w:rsid w:val="00311642"/>
    <w:rsid w:val="00311761"/>
    <w:rsid w:val="003118A7"/>
    <w:rsid w:val="00311941"/>
    <w:rsid w:val="0031205E"/>
    <w:rsid w:val="003122AC"/>
    <w:rsid w:val="00312709"/>
    <w:rsid w:val="003129AB"/>
    <w:rsid w:val="003129CC"/>
    <w:rsid w:val="00312D40"/>
    <w:rsid w:val="00313765"/>
    <w:rsid w:val="003137A0"/>
    <w:rsid w:val="003139F0"/>
    <w:rsid w:val="00313BC1"/>
    <w:rsid w:val="00313C4F"/>
    <w:rsid w:val="003141C2"/>
    <w:rsid w:val="003143F7"/>
    <w:rsid w:val="003147C1"/>
    <w:rsid w:val="00314CBB"/>
    <w:rsid w:val="00314FAE"/>
    <w:rsid w:val="00315614"/>
    <w:rsid w:val="0031599D"/>
    <w:rsid w:val="00315B5E"/>
    <w:rsid w:val="00315C8E"/>
    <w:rsid w:val="00315F37"/>
    <w:rsid w:val="00316064"/>
    <w:rsid w:val="00316417"/>
    <w:rsid w:val="00316484"/>
    <w:rsid w:val="00316A1A"/>
    <w:rsid w:val="00316B5B"/>
    <w:rsid w:val="00316C58"/>
    <w:rsid w:val="00316C89"/>
    <w:rsid w:val="00316D2D"/>
    <w:rsid w:val="00316EAE"/>
    <w:rsid w:val="00317050"/>
    <w:rsid w:val="00317625"/>
    <w:rsid w:val="0031767A"/>
    <w:rsid w:val="00317731"/>
    <w:rsid w:val="00317781"/>
    <w:rsid w:val="00317C5E"/>
    <w:rsid w:val="0032013F"/>
    <w:rsid w:val="0032018E"/>
    <w:rsid w:val="00320523"/>
    <w:rsid w:val="00320844"/>
    <w:rsid w:val="00320B1B"/>
    <w:rsid w:val="00320C3F"/>
    <w:rsid w:val="00320F1B"/>
    <w:rsid w:val="003210B1"/>
    <w:rsid w:val="003212D6"/>
    <w:rsid w:val="0032135E"/>
    <w:rsid w:val="0032151E"/>
    <w:rsid w:val="0032172E"/>
    <w:rsid w:val="00321822"/>
    <w:rsid w:val="00321B02"/>
    <w:rsid w:val="00321C7E"/>
    <w:rsid w:val="003228CE"/>
    <w:rsid w:val="00322BC3"/>
    <w:rsid w:val="00322C2B"/>
    <w:rsid w:val="00322E3B"/>
    <w:rsid w:val="00323013"/>
    <w:rsid w:val="003232E3"/>
    <w:rsid w:val="00323431"/>
    <w:rsid w:val="00323FAD"/>
    <w:rsid w:val="00324089"/>
    <w:rsid w:val="003242B1"/>
    <w:rsid w:val="003244C7"/>
    <w:rsid w:val="00324701"/>
    <w:rsid w:val="0032489D"/>
    <w:rsid w:val="003249E6"/>
    <w:rsid w:val="003249F8"/>
    <w:rsid w:val="00324E7B"/>
    <w:rsid w:val="0032556B"/>
    <w:rsid w:val="00325A21"/>
    <w:rsid w:val="00325A97"/>
    <w:rsid w:val="0032629F"/>
    <w:rsid w:val="0032651E"/>
    <w:rsid w:val="003266A7"/>
    <w:rsid w:val="003267A6"/>
    <w:rsid w:val="00326DFE"/>
    <w:rsid w:val="0032703A"/>
    <w:rsid w:val="003271E3"/>
    <w:rsid w:val="003272D0"/>
    <w:rsid w:val="003273DE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A72"/>
    <w:rsid w:val="00331BC6"/>
    <w:rsid w:val="00332123"/>
    <w:rsid w:val="003321C3"/>
    <w:rsid w:val="003328B8"/>
    <w:rsid w:val="00332962"/>
    <w:rsid w:val="00332BF1"/>
    <w:rsid w:val="00332D21"/>
    <w:rsid w:val="00332D5F"/>
    <w:rsid w:val="00332FA5"/>
    <w:rsid w:val="00333837"/>
    <w:rsid w:val="00333955"/>
    <w:rsid w:val="00333E56"/>
    <w:rsid w:val="0033442C"/>
    <w:rsid w:val="003348AF"/>
    <w:rsid w:val="00334E18"/>
    <w:rsid w:val="00335250"/>
    <w:rsid w:val="00335647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CC6"/>
    <w:rsid w:val="00340E58"/>
    <w:rsid w:val="00341087"/>
    <w:rsid w:val="00341371"/>
    <w:rsid w:val="00341422"/>
    <w:rsid w:val="00341706"/>
    <w:rsid w:val="00341991"/>
    <w:rsid w:val="00341CFA"/>
    <w:rsid w:val="003420B4"/>
    <w:rsid w:val="0034246D"/>
    <w:rsid w:val="00342528"/>
    <w:rsid w:val="00342A54"/>
    <w:rsid w:val="00342BFA"/>
    <w:rsid w:val="00342CD9"/>
    <w:rsid w:val="0034305B"/>
    <w:rsid w:val="00343C24"/>
    <w:rsid w:val="00343FA6"/>
    <w:rsid w:val="003446D1"/>
    <w:rsid w:val="00344725"/>
    <w:rsid w:val="00344901"/>
    <w:rsid w:val="00344DE0"/>
    <w:rsid w:val="00344E6B"/>
    <w:rsid w:val="0034511B"/>
    <w:rsid w:val="003452A3"/>
    <w:rsid w:val="00345BFC"/>
    <w:rsid w:val="00345D09"/>
    <w:rsid w:val="00345D10"/>
    <w:rsid w:val="00346208"/>
    <w:rsid w:val="00346220"/>
    <w:rsid w:val="00347047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1186"/>
    <w:rsid w:val="00351439"/>
    <w:rsid w:val="0035180B"/>
    <w:rsid w:val="00351B18"/>
    <w:rsid w:val="00351C98"/>
    <w:rsid w:val="00351F31"/>
    <w:rsid w:val="003520B7"/>
    <w:rsid w:val="0035216E"/>
    <w:rsid w:val="003521A1"/>
    <w:rsid w:val="0035247D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36E"/>
    <w:rsid w:val="003536C6"/>
    <w:rsid w:val="003539B2"/>
    <w:rsid w:val="00353A7B"/>
    <w:rsid w:val="0035414B"/>
    <w:rsid w:val="003541E6"/>
    <w:rsid w:val="00354DF1"/>
    <w:rsid w:val="00354FE6"/>
    <w:rsid w:val="003550B2"/>
    <w:rsid w:val="003552C6"/>
    <w:rsid w:val="003557F8"/>
    <w:rsid w:val="00355813"/>
    <w:rsid w:val="003558FD"/>
    <w:rsid w:val="003559DB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70F9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1749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02E"/>
    <w:rsid w:val="00364207"/>
    <w:rsid w:val="00364586"/>
    <w:rsid w:val="00364607"/>
    <w:rsid w:val="003647A8"/>
    <w:rsid w:val="0036481B"/>
    <w:rsid w:val="00364935"/>
    <w:rsid w:val="00365023"/>
    <w:rsid w:val="0036527F"/>
    <w:rsid w:val="00365644"/>
    <w:rsid w:val="0036590C"/>
    <w:rsid w:val="00365965"/>
    <w:rsid w:val="003659FE"/>
    <w:rsid w:val="003665C5"/>
    <w:rsid w:val="00366B3A"/>
    <w:rsid w:val="00366CCF"/>
    <w:rsid w:val="00366D3E"/>
    <w:rsid w:val="003676EA"/>
    <w:rsid w:val="00370285"/>
    <w:rsid w:val="00370286"/>
    <w:rsid w:val="003704EE"/>
    <w:rsid w:val="003706F3"/>
    <w:rsid w:val="00370880"/>
    <w:rsid w:val="00370A01"/>
    <w:rsid w:val="00370B5A"/>
    <w:rsid w:val="00370E19"/>
    <w:rsid w:val="00370EFD"/>
    <w:rsid w:val="00370F31"/>
    <w:rsid w:val="00371137"/>
    <w:rsid w:val="003711C5"/>
    <w:rsid w:val="0037160B"/>
    <w:rsid w:val="00371778"/>
    <w:rsid w:val="003717D9"/>
    <w:rsid w:val="003719F5"/>
    <w:rsid w:val="00371C00"/>
    <w:rsid w:val="00372019"/>
    <w:rsid w:val="00372029"/>
    <w:rsid w:val="003724A1"/>
    <w:rsid w:val="00372A6B"/>
    <w:rsid w:val="00372AD2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200"/>
    <w:rsid w:val="00374485"/>
    <w:rsid w:val="003744CB"/>
    <w:rsid w:val="0037450B"/>
    <w:rsid w:val="0037476F"/>
    <w:rsid w:val="00374804"/>
    <w:rsid w:val="003748F9"/>
    <w:rsid w:val="003749B5"/>
    <w:rsid w:val="00374C80"/>
    <w:rsid w:val="00374F06"/>
    <w:rsid w:val="00375222"/>
    <w:rsid w:val="003753A0"/>
    <w:rsid w:val="003756EB"/>
    <w:rsid w:val="00375DA0"/>
    <w:rsid w:val="00375ED0"/>
    <w:rsid w:val="00375FE0"/>
    <w:rsid w:val="00375FFC"/>
    <w:rsid w:val="003764FA"/>
    <w:rsid w:val="0037655D"/>
    <w:rsid w:val="00376838"/>
    <w:rsid w:val="00376E0C"/>
    <w:rsid w:val="0037709A"/>
    <w:rsid w:val="00377146"/>
    <w:rsid w:val="00377154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1011"/>
    <w:rsid w:val="003821E7"/>
    <w:rsid w:val="00382903"/>
    <w:rsid w:val="00382AF5"/>
    <w:rsid w:val="00382B6F"/>
    <w:rsid w:val="00382F2D"/>
    <w:rsid w:val="00383365"/>
    <w:rsid w:val="0038345D"/>
    <w:rsid w:val="00383701"/>
    <w:rsid w:val="003839E9"/>
    <w:rsid w:val="00383CB5"/>
    <w:rsid w:val="00383D4B"/>
    <w:rsid w:val="00383DDB"/>
    <w:rsid w:val="003842A8"/>
    <w:rsid w:val="003845B9"/>
    <w:rsid w:val="00384747"/>
    <w:rsid w:val="003848D9"/>
    <w:rsid w:val="00384BC0"/>
    <w:rsid w:val="00384E73"/>
    <w:rsid w:val="003852CC"/>
    <w:rsid w:val="00385A70"/>
    <w:rsid w:val="00385BD7"/>
    <w:rsid w:val="00385C64"/>
    <w:rsid w:val="00385D95"/>
    <w:rsid w:val="00386688"/>
    <w:rsid w:val="00386A15"/>
    <w:rsid w:val="00386A29"/>
    <w:rsid w:val="00386B71"/>
    <w:rsid w:val="00386CD1"/>
    <w:rsid w:val="00386F83"/>
    <w:rsid w:val="0038702D"/>
    <w:rsid w:val="003870BC"/>
    <w:rsid w:val="003872D4"/>
    <w:rsid w:val="0038732E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A2D"/>
    <w:rsid w:val="00390C56"/>
    <w:rsid w:val="00390C62"/>
    <w:rsid w:val="0039122C"/>
    <w:rsid w:val="0039124D"/>
    <w:rsid w:val="003914DB"/>
    <w:rsid w:val="00391A92"/>
    <w:rsid w:val="00391A9A"/>
    <w:rsid w:val="00391C99"/>
    <w:rsid w:val="003926BE"/>
    <w:rsid w:val="003929BE"/>
    <w:rsid w:val="00392A1F"/>
    <w:rsid w:val="00392DB8"/>
    <w:rsid w:val="00392F44"/>
    <w:rsid w:val="003930AE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38"/>
    <w:rsid w:val="00397AD4"/>
    <w:rsid w:val="00397C23"/>
    <w:rsid w:val="00397C89"/>
    <w:rsid w:val="003A027F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47E"/>
    <w:rsid w:val="003A17BA"/>
    <w:rsid w:val="003A19E0"/>
    <w:rsid w:val="003A1B5C"/>
    <w:rsid w:val="003A1B9A"/>
    <w:rsid w:val="003A1BF6"/>
    <w:rsid w:val="003A1DD5"/>
    <w:rsid w:val="003A2019"/>
    <w:rsid w:val="003A2150"/>
    <w:rsid w:val="003A2BCC"/>
    <w:rsid w:val="003A2D39"/>
    <w:rsid w:val="003A2FE7"/>
    <w:rsid w:val="003A349E"/>
    <w:rsid w:val="003A38AC"/>
    <w:rsid w:val="003A39F2"/>
    <w:rsid w:val="003A3C0E"/>
    <w:rsid w:val="003A421C"/>
    <w:rsid w:val="003A42BB"/>
    <w:rsid w:val="003A44AA"/>
    <w:rsid w:val="003A45FB"/>
    <w:rsid w:val="003A48FC"/>
    <w:rsid w:val="003A4E82"/>
    <w:rsid w:val="003A523B"/>
    <w:rsid w:val="003A55F0"/>
    <w:rsid w:val="003A5865"/>
    <w:rsid w:val="003A58C4"/>
    <w:rsid w:val="003A590E"/>
    <w:rsid w:val="003A5A57"/>
    <w:rsid w:val="003A6274"/>
    <w:rsid w:val="003A62E1"/>
    <w:rsid w:val="003A6330"/>
    <w:rsid w:val="003A6619"/>
    <w:rsid w:val="003A66AA"/>
    <w:rsid w:val="003A679F"/>
    <w:rsid w:val="003A6CC0"/>
    <w:rsid w:val="003A70D9"/>
    <w:rsid w:val="003A71E1"/>
    <w:rsid w:val="003A724C"/>
    <w:rsid w:val="003A7424"/>
    <w:rsid w:val="003A76A9"/>
    <w:rsid w:val="003A7747"/>
    <w:rsid w:val="003B0299"/>
    <w:rsid w:val="003B0903"/>
    <w:rsid w:val="003B0B4D"/>
    <w:rsid w:val="003B0BD5"/>
    <w:rsid w:val="003B10B8"/>
    <w:rsid w:val="003B126C"/>
    <w:rsid w:val="003B1D6E"/>
    <w:rsid w:val="003B20BD"/>
    <w:rsid w:val="003B248F"/>
    <w:rsid w:val="003B25B8"/>
    <w:rsid w:val="003B2B79"/>
    <w:rsid w:val="003B2C70"/>
    <w:rsid w:val="003B3171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9C"/>
    <w:rsid w:val="003B570F"/>
    <w:rsid w:val="003B5747"/>
    <w:rsid w:val="003B58C8"/>
    <w:rsid w:val="003B5B57"/>
    <w:rsid w:val="003B5B7E"/>
    <w:rsid w:val="003B5BCB"/>
    <w:rsid w:val="003B5E30"/>
    <w:rsid w:val="003B6008"/>
    <w:rsid w:val="003B6584"/>
    <w:rsid w:val="003B65FD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C009A"/>
    <w:rsid w:val="003C03B0"/>
    <w:rsid w:val="003C04C2"/>
    <w:rsid w:val="003C04C6"/>
    <w:rsid w:val="003C07D7"/>
    <w:rsid w:val="003C0985"/>
    <w:rsid w:val="003C09EB"/>
    <w:rsid w:val="003C0D5D"/>
    <w:rsid w:val="003C10B8"/>
    <w:rsid w:val="003C182B"/>
    <w:rsid w:val="003C1B10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171"/>
    <w:rsid w:val="003C5264"/>
    <w:rsid w:val="003C5888"/>
    <w:rsid w:val="003C60F6"/>
    <w:rsid w:val="003C62BB"/>
    <w:rsid w:val="003C64CD"/>
    <w:rsid w:val="003C6580"/>
    <w:rsid w:val="003C6609"/>
    <w:rsid w:val="003C6BE4"/>
    <w:rsid w:val="003C6CCB"/>
    <w:rsid w:val="003C6DA9"/>
    <w:rsid w:val="003C6E68"/>
    <w:rsid w:val="003C6F94"/>
    <w:rsid w:val="003C7079"/>
    <w:rsid w:val="003C7855"/>
    <w:rsid w:val="003C7EC7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75"/>
    <w:rsid w:val="003D0FE6"/>
    <w:rsid w:val="003D14F3"/>
    <w:rsid w:val="003D1B4D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9A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A4"/>
    <w:rsid w:val="003E1C6B"/>
    <w:rsid w:val="003E1CF4"/>
    <w:rsid w:val="003E1D54"/>
    <w:rsid w:val="003E1E67"/>
    <w:rsid w:val="003E20D9"/>
    <w:rsid w:val="003E23A4"/>
    <w:rsid w:val="003E27B0"/>
    <w:rsid w:val="003E27BE"/>
    <w:rsid w:val="003E2BF4"/>
    <w:rsid w:val="003E300E"/>
    <w:rsid w:val="003E3015"/>
    <w:rsid w:val="003E3350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689"/>
    <w:rsid w:val="003E4CDB"/>
    <w:rsid w:val="003E4E12"/>
    <w:rsid w:val="003E5372"/>
    <w:rsid w:val="003E5660"/>
    <w:rsid w:val="003E5BBD"/>
    <w:rsid w:val="003E624F"/>
    <w:rsid w:val="003E6289"/>
    <w:rsid w:val="003E6592"/>
    <w:rsid w:val="003E66A9"/>
    <w:rsid w:val="003E679D"/>
    <w:rsid w:val="003E6A3C"/>
    <w:rsid w:val="003E700A"/>
    <w:rsid w:val="003E731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AEC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3F1"/>
    <w:rsid w:val="003F348A"/>
    <w:rsid w:val="003F360A"/>
    <w:rsid w:val="003F37DA"/>
    <w:rsid w:val="003F389F"/>
    <w:rsid w:val="003F39E9"/>
    <w:rsid w:val="003F484D"/>
    <w:rsid w:val="003F4933"/>
    <w:rsid w:val="003F4977"/>
    <w:rsid w:val="003F4A21"/>
    <w:rsid w:val="003F4B14"/>
    <w:rsid w:val="003F4C7D"/>
    <w:rsid w:val="003F4E1C"/>
    <w:rsid w:val="003F4E50"/>
    <w:rsid w:val="003F520F"/>
    <w:rsid w:val="003F536B"/>
    <w:rsid w:val="003F560A"/>
    <w:rsid w:val="003F586D"/>
    <w:rsid w:val="003F5E44"/>
    <w:rsid w:val="003F61FE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6E0E"/>
    <w:rsid w:val="003F73A0"/>
    <w:rsid w:val="003F75DD"/>
    <w:rsid w:val="003F7908"/>
    <w:rsid w:val="003F7A7C"/>
    <w:rsid w:val="003F7DFF"/>
    <w:rsid w:val="00400075"/>
    <w:rsid w:val="0040015E"/>
    <w:rsid w:val="00400427"/>
    <w:rsid w:val="00400615"/>
    <w:rsid w:val="004008F3"/>
    <w:rsid w:val="00400D86"/>
    <w:rsid w:val="00400F31"/>
    <w:rsid w:val="004010EF"/>
    <w:rsid w:val="0040128A"/>
    <w:rsid w:val="00401561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886"/>
    <w:rsid w:val="00403CE7"/>
    <w:rsid w:val="00403D9C"/>
    <w:rsid w:val="00403E06"/>
    <w:rsid w:val="00403F25"/>
    <w:rsid w:val="00404011"/>
    <w:rsid w:val="00404514"/>
    <w:rsid w:val="0040495B"/>
    <w:rsid w:val="004049CB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CC"/>
    <w:rsid w:val="00406BD1"/>
    <w:rsid w:val="00406D4A"/>
    <w:rsid w:val="00406DF4"/>
    <w:rsid w:val="00406F4B"/>
    <w:rsid w:val="00406FBD"/>
    <w:rsid w:val="004073B0"/>
    <w:rsid w:val="0040752E"/>
    <w:rsid w:val="00407612"/>
    <w:rsid w:val="0040766E"/>
    <w:rsid w:val="00407B49"/>
    <w:rsid w:val="0041029D"/>
    <w:rsid w:val="004102A7"/>
    <w:rsid w:val="004103A0"/>
    <w:rsid w:val="00410801"/>
    <w:rsid w:val="00411230"/>
    <w:rsid w:val="00411252"/>
    <w:rsid w:val="004113B8"/>
    <w:rsid w:val="004114EF"/>
    <w:rsid w:val="004116C3"/>
    <w:rsid w:val="004118C9"/>
    <w:rsid w:val="00411AD1"/>
    <w:rsid w:val="004120C5"/>
    <w:rsid w:val="00412406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A90"/>
    <w:rsid w:val="00414C3F"/>
    <w:rsid w:val="00414FE3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000"/>
    <w:rsid w:val="004171DB"/>
    <w:rsid w:val="0041743D"/>
    <w:rsid w:val="004174FC"/>
    <w:rsid w:val="00417678"/>
    <w:rsid w:val="00417B71"/>
    <w:rsid w:val="00417D10"/>
    <w:rsid w:val="004200EF"/>
    <w:rsid w:val="00420126"/>
    <w:rsid w:val="00420249"/>
    <w:rsid w:val="00420261"/>
    <w:rsid w:val="004203CF"/>
    <w:rsid w:val="00420755"/>
    <w:rsid w:val="004208DA"/>
    <w:rsid w:val="00420CB7"/>
    <w:rsid w:val="00420CC8"/>
    <w:rsid w:val="00420EF3"/>
    <w:rsid w:val="0042139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24"/>
    <w:rsid w:val="00424E58"/>
    <w:rsid w:val="00424E85"/>
    <w:rsid w:val="004251F8"/>
    <w:rsid w:val="004253B1"/>
    <w:rsid w:val="00425587"/>
    <w:rsid w:val="004258E3"/>
    <w:rsid w:val="00425B0E"/>
    <w:rsid w:val="00425C97"/>
    <w:rsid w:val="00425FFD"/>
    <w:rsid w:val="00426237"/>
    <w:rsid w:val="004262F8"/>
    <w:rsid w:val="00426442"/>
    <w:rsid w:val="0042654A"/>
    <w:rsid w:val="004269C4"/>
    <w:rsid w:val="00426A93"/>
    <w:rsid w:val="00426ADD"/>
    <w:rsid w:val="00426DFA"/>
    <w:rsid w:val="00426E95"/>
    <w:rsid w:val="0042702F"/>
    <w:rsid w:val="004272ED"/>
    <w:rsid w:val="0042745C"/>
    <w:rsid w:val="004276E3"/>
    <w:rsid w:val="00427A7E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56"/>
    <w:rsid w:val="00431DB5"/>
    <w:rsid w:val="0043207F"/>
    <w:rsid w:val="004320A0"/>
    <w:rsid w:val="00432150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B40"/>
    <w:rsid w:val="00433D8A"/>
    <w:rsid w:val="00434066"/>
    <w:rsid w:val="00434754"/>
    <w:rsid w:val="004347EA"/>
    <w:rsid w:val="0043480E"/>
    <w:rsid w:val="00434C24"/>
    <w:rsid w:val="00434D46"/>
    <w:rsid w:val="00434F9F"/>
    <w:rsid w:val="00435075"/>
    <w:rsid w:val="0043517D"/>
    <w:rsid w:val="00435248"/>
    <w:rsid w:val="0043542F"/>
    <w:rsid w:val="004355EB"/>
    <w:rsid w:val="00435602"/>
    <w:rsid w:val="004356FA"/>
    <w:rsid w:val="004358F4"/>
    <w:rsid w:val="00435CCF"/>
    <w:rsid w:val="00435F8E"/>
    <w:rsid w:val="0043614E"/>
    <w:rsid w:val="0043625A"/>
    <w:rsid w:val="00436696"/>
    <w:rsid w:val="004366E4"/>
    <w:rsid w:val="00436852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8D4"/>
    <w:rsid w:val="00442FFB"/>
    <w:rsid w:val="004430FD"/>
    <w:rsid w:val="00443586"/>
    <w:rsid w:val="004435CD"/>
    <w:rsid w:val="004435E2"/>
    <w:rsid w:val="00443787"/>
    <w:rsid w:val="004439AB"/>
    <w:rsid w:val="00443A73"/>
    <w:rsid w:val="00443BC8"/>
    <w:rsid w:val="00443C38"/>
    <w:rsid w:val="004442A7"/>
    <w:rsid w:val="00444783"/>
    <w:rsid w:val="0044479F"/>
    <w:rsid w:val="00444901"/>
    <w:rsid w:val="00444934"/>
    <w:rsid w:val="00444D11"/>
    <w:rsid w:val="00444E10"/>
    <w:rsid w:val="00444F5E"/>
    <w:rsid w:val="004452F8"/>
    <w:rsid w:val="00445451"/>
    <w:rsid w:val="00445513"/>
    <w:rsid w:val="00445625"/>
    <w:rsid w:val="00445907"/>
    <w:rsid w:val="00445946"/>
    <w:rsid w:val="00445CFF"/>
    <w:rsid w:val="004462AF"/>
    <w:rsid w:val="00446424"/>
    <w:rsid w:val="0044662A"/>
    <w:rsid w:val="004474AB"/>
    <w:rsid w:val="004474CC"/>
    <w:rsid w:val="0044759B"/>
    <w:rsid w:val="0044777E"/>
    <w:rsid w:val="004478FA"/>
    <w:rsid w:val="00447A7C"/>
    <w:rsid w:val="00447C86"/>
    <w:rsid w:val="0045005C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6BF"/>
    <w:rsid w:val="004527C0"/>
    <w:rsid w:val="00453116"/>
    <w:rsid w:val="0045321E"/>
    <w:rsid w:val="00453871"/>
    <w:rsid w:val="0045388F"/>
    <w:rsid w:val="00453A90"/>
    <w:rsid w:val="00453DEF"/>
    <w:rsid w:val="00453E46"/>
    <w:rsid w:val="004540AC"/>
    <w:rsid w:val="004543E4"/>
    <w:rsid w:val="004548E5"/>
    <w:rsid w:val="00454ACD"/>
    <w:rsid w:val="00454E3A"/>
    <w:rsid w:val="00454F08"/>
    <w:rsid w:val="00454F85"/>
    <w:rsid w:val="00455105"/>
    <w:rsid w:val="004555CA"/>
    <w:rsid w:val="004558B8"/>
    <w:rsid w:val="004559C2"/>
    <w:rsid w:val="00455BBE"/>
    <w:rsid w:val="00455CED"/>
    <w:rsid w:val="00455E20"/>
    <w:rsid w:val="004560A1"/>
    <w:rsid w:val="00456114"/>
    <w:rsid w:val="004561E6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D8B"/>
    <w:rsid w:val="00460E11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2F1"/>
    <w:rsid w:val="00462420"/>
    <w:rsid w:val="0046260A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400B"/>
    <w:rsid w:val="004641A0"/>
    <w:rsid w:val="004641E2"/>
    <w:rsid w:val="00464207"/>
    <w:rsid w:val="0046434B"/>
    <w:rsid w:val="00464942"/>
    <w:rsid w:val="00464A82"/>
    <w:rsid w:val="00464C68"/>
    <w:rsid w:val="00464EE0"/>
    <w:rsid w:val="00465180"/>
    <w:rsid w:val="00465235"/>
    <w:rsid w:val="00465467"/>
    <w:rsid w:val="00465573"/>
    <w:rsid w:val="00465914"/>
    <w:rsid w:val="00465EB3"/>
    <w:rsid w:val="004663D3"/>
    <w:rsid w:val="00466A43"/>
    <w:rsid w:val="00466E99"/>
    <w:rsid w:val="00466FCE"/>
    <w:rsid w:val="004670AB"/>
    <w:rsid w:val="004671F9"/>
    <w:rsid w:val="0046722B"/>
    <w:rsid w:val="00467887"/>
    <w:rsid w:val="00470389"/>
    <w:rsid w:val="0047041E"/>
    <w:rsid w:val="00470628"/>
    <w:rsid w:val="00470750"/>
    <w:rsid w:val="00470893"/>
    <w:rsid w:val="00470B2E"/>
    <w:rsid w:val="00470B58"/>
    <w:rsid w:val="00470B9B"/>
    <w:rsid w:val="00470CFE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53B"/>
    <w:rsid w:val="0047258A"/>
    <w:rsid w:val="00472A7E"/>
    <w:rsid w:val="00472ACB"/>
    <w:rsid w:val="00472BF4"/>
    <w:rsid w:val="00473077"/>
    <w:rsid w:val="0047320D"/>
    <w:rsid w:val="004735E8"/>
    <w:rsid w:val="00473779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6FBF"/>
    <w:rsid w:val="004774C5"/>
    <w:rsid w:val="004775ED"/>
    <w:rsid w:val="004778C0"/>
    <w:rsid w:val="00477B60"/>
    <w:rsid w:val="00477EDC"/>
    <w:rsid w:val="0048004F"/>
    <w:rsid w:val="004800C0"/>
    <w:rsid w:val="00480959"/>
    <w:rsid w:val="00480B03"/>
    <w:rsid w:val="00480C70"/>
    <w:rsid w:val="00480CC5"/>
    <w:rsid w:val="00480D07"/>
    <w:rsid w:val="00480FDC"/>
    <w:rsid w:val="004810EC"/>
    <w:rsid w:val="0048129B"/>
    <w:rsid w:val="00481596"/>
    <w:rsid w:val="00481607"/>
    <w:rsid w:val="00481611"/>
    <w:rsid w:val="004818C9"/>
    <w:rsid w:val="004818FF"/>
    <w:rsid w:val="00481AF0"/>
    <w:rsid w:val="0048215F"/>
    <w:rsid w:val="00482389"/>
    <w:rsid w:val="004826B1"/>
    <w:rsid w:val="00482943"/>
    <w:rsid w:val="00482ADC"/>
    <w:rsid w:val="00482C93"/>
    <w:rsid w:val="00482F79"/>
    <w:rsid w:val="0048336B"/>
    <w:rsid w:val="00483A12"/>
    <w:rsid w:val="00483D11"/>
    <w:rsid w:val="00483D20"/>
    <w:rsid w:val="0048406D"/>
    <w:rsid w:val="00484146"/>
    <w:rsid w:val="004847BA"/>
    <w:rsid w:val="0048489A"/>
    <w:rsid w:val="00484C46"/>
    <w:rsid w:val="00484CA2"/>
    <w:rsid w:val="00484DC1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6F1"/>
    <w:rsid w:val="004869B5"/>
    <w:rsid w:val="004869ED"/>
    <w:rsid w:val="00486A2F"/>
    <w:rsid w:val="00486CD4"/>
    <w:rsid w:val="00486D6B"/>
    <w:rsid w:val="00487100"/>
    <w:rsid w:val="00487117"/>
    <w:rsid w:val="00487866"/>
    <w:rsid w:val="00487C4E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628"/>
    <w:rsid w:val="004927F3"/>
    <w:rsid w:val="00492BB0"/>
    <w:rsid w:val="00492BF2"/>
    <w:rsid w:val="00492C6E"/>
    <w:rsid w:val="00492F52"/>
    <w:rsid w:val="0049349F"/>
    <w:rsid w:val="004934D2"/>
    <w:rsid w:val="004935A4"/>
    <w:rsid w:val="004938AA"/>
    <w:rsid w:val="00493ADE"/>
    <w:rsid w:val="00493D08"/>
    <w:rsid w:val="004944EB"/>
    <w:rsid w:val="004949D8"/>
    <w:rsid w:val="00494CB2"/>
    <w:rsid w:val="00494E75"/>
    <w:rsid w:val="00495071"/>
    <w:rsid w:val="0049552C"/>
    <w:rsid w:val="00495B63"/>
    <w:rsid w:val="0049608E"/>
    <w:rsid w:val="004961DB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567"/>
    <w:rsid w:val="004975DB"/>
    <w:rsid w:val="00497C03"/>
    <w:rsid w:val="004A01E1"/>
    <w:rsid w:val="004A021E"/>
    <w:rsid w:val="004A0449"/>
    <w:rsid w:val="004A056E"/>
    <w:rsid w:val="004A0617"/>
    <w:rsid w:val="004A06A9"/>
    <w:rsid w:val="004A06EE"/>
    <w:rsid w:val="004A0D01"/>
    <w:rsid w:val="004A0E00"/>
    <w:rsid w:val="004A12D7"/>
    <w:rsid w:val="004A15F7"/>
    <w:rsid w:val="004A1600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8DD"/>
    <w:rsid w:val="004A39DC"/>
    <w:rsid w:val="004A3AA3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450"/>
    <w:rsid w:val="004B24DB"/>
    <w:rsid w:val="004B269E"/>
    <w:rsid w:val="004B2700"/>
    <w:rsid w:val="004B296D"/>
    <w:rsid w:val="004B2B31"/>
    <w:rsid w:val="004B2C33"/>
    <w:rsid w:val="004B2CDB"/>
    <w:rsid w:val="004B2D10"/>
    <w:rsid w:val="004B2DE8"/>
    <w:rsid w:val="004B2F6E"/>
    <w:rsid w:val="004B3107"/>
    <w:rsid w:val="004B3395"/>
    <w:rsid w:val="004B3C3F"/>
    <w:rsid w:val="004B3E6C"/>
    <w:rsid w:val="004B42FF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57"/>
    <w:rsid w:val="004B6301"/>
    <w:rsid w:val="004B6866"/>
    <w:rsid w:val="004B6FFB"/>
    <w:rsid w:val="004B711C"/>
    <w:rsid w:val="004B725D"/>
    <w:rsid w:val="004B7311"/>
    <w:rsid w:val="004B759F"/>
    <w:rsid w:val="004B78B9"/>
    <w:rsid w:val="004B795F"/>
    <w:rsid w:val="004B7BA5"/>
    <w:rsid w:val="004B7E04"/>
    <w:rsid w:val="004B7FB3"/>
    <w:rsid w:val="004C008B"/>
    <w:rsid w:val="004C033E"/>
    <w:rsid w:val="004C0346"/>
    <w:rsid w:val="004C043E"/>
    <w:rsid w:val="004C0525"/>
    <w:rsid w:val="004C06D2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072"/>
    <w:rsid w:val="004C32E2"/>
    <w:rsid w:val="004C3472"/>
    <w:rsid w:val="004C34E8"/>
    <w:rsid w:val="004C3AD0"/>
    <w:rsid w:val="004C3AD1"/>
    <w:rsid w:val="004C3C51"/>
    <w:rsid w:val="004C45BC"/>
    <w:rsid w:val="004C47FE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26"/>
    <w:rsid w:val="004D1059"/>
    <w:rsid w:val="004D17E6"/>
    <w:rsid w:val="004D1A33"/>
    <w:rsid w:val="004D1C35"/>
    <w:rsid w:val="004D1D64"/>
    <w:rsid w:val="004D1DBB"/>
    <w:rsid w:val="004D2474"/>
    <w:rsid w:val="004D27C4"/>
    <w:rsid w:val="004D27EA"/>
    <w:rsid w:val="004D2A02"/>
    <w:rsid w:val="004D2CC3"/>
    <w:rsid w:val="004D2E57"/>
    <w:rsid w:val="004D30AD"/>
    <w:rsid w:val="004D3251"/>
    <w:rsid w:val="004D3403"/>
    <w:rsid w:val="004D39CA"/>
    <w:rsid w:val="004D3D8A"/>
    <w:rsid w:val="004D3EBB"/>
    <w:rsid w:val="004D3FE2"/>
    <w:rsid w:val="004D3FF9"/>
    <w:rsid w:val="004D40D5"/>
    <w:rsid w:val="004D4846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D76A4"/>
    <w:rsid w:val="004D76C0"/>
    <w:rsid w:val="004D787C"/>
    <w:rsid w:val="004D7F0D"/>
    <w:rsid w:val="004E0033"/>
    <w:rsid w:val="004E00F1"/>
    <w:rsid w:val="004E03BE"/>
    <w:rsid w:val="004E03DB"/>
    <w:rsid w:val="004E0546"/>
    <w:rsid w:val="004E071E"/>
    <w:rsid w:val="004E0927"/>
    <w:rsid w:val="004E0CD0"/>
    <w:rsid w:val="004E1260"/>
    <w:rsid w:val="004E1543"/>
    <w:rsid w:val="004E1CBB"/>
    <w:rsid w:val="004E1D07"/>
    <w:rsid w:val="004E209D"/>
    <w:rsid w:val="004E21D3"/>
    <w:rsid w:val="004E24E3"/>
    <w:rsid w:val="004E2CDB"/>
    <w:rsid w:val="004E2E1E"/>
    <w:rsid w:val="004E2E33"/>
    <w:rsid w:val="004E2F51"/>
    <w:rsid w:val="004E3579"/>
    <w:rsid w:val="004E3892"/>
    <w:rsid w:val="004E3B0E"/>
    <w:rsid w:val="004E3FD8"/>
    <w:rsid w:val="004E3FF8"/>
    <w:rsid w:val="004E4055"/>
    <w:rsid w:val="004E471C"/>
    <w:rsid w:val="004E4B57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1BB7"/>
    <w:rsid w:val="004F1CD4"/>
    <w:rsid w:val="004F1E4C"/>
    <w:rsid w:val="004F2826"/>
    <w:rsid w:val="004F2AA6"/>
    <w:rsid w:val="004F2B9C"/>
    <w:rsid w:val="004F2CCE"/>
    <w:rsid w:val="004F2EFC"/>
    <w:rsid w:val="004F2FE9"/>
    <w:rsid w:val="004F3368"/>
    <w:rsid w:val="004F34BD"/>
    <w:rsid w:val="004F359A"/>
    <w:rsid w:val="004F3A2D"/>
    <w:rsid w:val="004F3C55"/>
    <w:rsid w:val="004F3DD1"/>
    <w:rsid w:val="004F40DE"/>
    <w:rsid w:val="004F4208"/>
    <w:rsid w:val="004F4B21"/>
    <w:rsid w:val="004F4E53"/>
    <w:rsid w:val="004F5609"/>
    <w:rsid w:val="004F58AB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77B"/>
    <w:rsid w:val="005037DF"/>
    <w:rsid w:val="005038A7"/>
    <w:rsid w:val="0050398B"/>
    <w:rsid w:val="00503FAD"/>
    <w:rsid w:val="00504070"/>
    <w:rsid w:val="005043F0"/>
    <w:rsid w:val="00504639"/>
    <w:rsid w:val="00504757"/>
    <w:rsid w:val="00504776"/>
    <w:rsid w:val="00504BF5"/>
    <w:rsid w:val="00504C77"/>
    <w:rsid w:val="00504CBB"/>
    <w:rsid w:val="00504D9B"/>
    <w:rsid w:val="00504F81"/>
    <w:rsid w:val="005051DA"/>
    <w:rsid w:val="005053A3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60D3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D5A"/>
    <w:rsid w:val="00507216"/>
    <w:rsid w:val="005074C9"/>
    <w:rsid w:val="00507754"/>
    <w:rsid w:val="005079D3"/>
    <w:rsid w:val="00507AB9"/>
    <w:rsid w:val="00507CAF"/>
    <w:rsid w:val="00507F1C"/>
    <w:rsid w:val="00510374"/>
    <w:rsid w:val="00510444"/>
    <w:rsid w:val="00510750"/>
    <w:rsid w:val="00510F14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75D"/>
    <w:rsid w:val="00513B8C"/>
    <w:rsid w:val="00513E19"/>
    <w:rsid w:val="00513F8F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5EFD"/>
    <w:rsid w:val="00516435"/>
    <w:rsid w:val="0051678E"/>
    <w:rsid w:val="005169BD"/>
    <w:rsid w:val="00516B96"/>
    <w:rsid w:val="00516E9E"/>
    <w:rsid w:val="00516F31"/>
    <w:rsid w:val="00517000"/>
    <w:rsid w:val="005173A4"/>
    <w:rsid w:val="005179DC"/>
    <w:rsid w:val="00517B66"/>
    <w:rsid w:val="0052001B"/>
    <w:rsid w:val="00520493"/>
    <w:rsid w:val="005204C4"/>
    <w:rsid w:val="005207E1"/>
    <w:rsid w:val="00520AE3"/>
    <w:rsid w:val="00520D44"/>
    <w:rsid w:val="00521294"/>
    <w:rsid w:val="0052147D"/>
    <w:rsid w:val="00521704"/>
    <w:rsid w:val="00521D24"/>
    <w:rsid w:val="00521D65"/>
    <w:rsid w:val="00521DE3"/>
    <w:rsid w:val="005221A4"/>
    <w:rsid w:val="0052301B"/>
    <w:rsid w:val="00523366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6C3"/>
    <w:rsid w:val="00524AD1"/>
    <w:rsid w:val="00524AE9"/>
    <w:rsid w:val="00524C6E"/>
    <w:rsid w:val="00524E6A"/>
    <w:rsid w:val="005251DA"/>
    <w:rsid w:val="0052522B"/>
    <w:rsid w:val="00525407"/>
    <w:rsid w:val="00525974"/>
    <w:rsid w:val="00525F71"/>
    <w:rsid w:val="00525FE3"/>
    <w:rsid w:val="005261BC"/>
    <w:rsid w:val="00526270"/>
    <w:rsid w:val="00526874"/>
    <w:rsid w:val="0052693D"/>
    <w:rsid w:val="005269C2"/>
    <w:rsid w:val="00526A5E"/>
    <w:rsid w:val="00526C8A"/>
    <w:rsid w:val="00526D98"/>
    <w:rsid w:val="00526FA0"/>
    <w:rsid w:val="00527298"/>
    <w:rsid w:val="005272A8"/>
    <w:rsid w:val="00527489"/>
    <w:rsid w:val="0052761A"/>
    <w:rsid w:val="00527621"/>
    <w:rsid w:val="00527860"/>
    <w:rsid w:val="00527A20"/>
    <w:rsid w:val="00527A58"/>
    <w:rsid w:val="0053012B"/>
    <w:rsid w:val="0053066C"/>
    <w:rsid w:val="00530925"/>
    <w:rsid w:val="00530AFD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D82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066"/>
    <w:rsid w:val="005367DE"/>
    <w:rsid w:val="00536AEE"/>
    <w:rsid w:val="00536D47"/>
    <w:rsid w:val="0053707C"/>
    <w:rsid w:val="00537092"/>
    <w:rsid w:val="00537640"/>
    <w:rsid w:val="00537989"/>
    <w:rsid w:val="00537BE9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534"/>
    <w:rsid w:val="0054267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7B6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9E"/>
    <w:rsid w:val="005467D6"/>
    <w:rsid w:val="005468ED"/>
    <w:rsid w:val="00546942"/>
    <w:rsid w:val="005469B6"/>
    <w:rsid w:val="00546BFE"/>
    <w:rsid w:val="00546D63"/>
    <w:rsid w:val="00546E1A"/>
    <w:rsid w:val="0054715F"/>
    <w:rsid w:val="005471A3"/>
    <w:rsid w:val="005474C6"/>
    <w:rsid w:val="00547510"/>
    <w:rsid w:val="00547A54"/>
    <w:rsid w:val="00547D9B"/>
    <w:rsid w:val="00547F14"/>
    <w:rsid w:val="005502C3"/>
    <w:rsid w:val="0055035E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168"/>
    <w:rsid w:val="0055233E"/>
    <w:rsid w:val="00552569"/>
    <w:rsid w:val="005528E1"/>
    <w:rsid w:val="00552A21"/>
    <w:rsid w:val="00552C18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6A4"/>
    <w:rsid w:val="005547CB"/>
    <w:rsid w:val="00554A4B"/>
    <w:rsid w:val="00554DF7"/>
    <w:rsid w:val="005552B9"/>
    <w:rsid w:val="00555520"/>
    <w:rsid w:val="00555602"/>
    <w:rsid w:val="00555713"/>
    <w:rsid w:val="00555772"/>
    <w:rsid w:val="00555875"/>
    <w:rsid w:val="00555976"/>
    <w:rsid w:val="00555D6F"/>
    <w:rsid w:val="00555E91"/>
    <w:rsid w:val="00556680"/>
    <w:rsid w:val="005567BF"/>
    <w:rsid w:val="005569D2"/>
    <w:rsid w:val="00556A3B"/>
    <w:rsid w:val="005570E7"/>
    <w:rsid w:val="0055718D"/>
    <w:rsid w:val="0055727F"/>
    <w:rsid w:val="00557464"/>
    <w:rsid w:val="0055771C"/>
    <w:rsid w:val="00557A2C"/>
    <w:rsid w:val="00557CAB"/>
    <w:rsid w:val="00557D87"/>
    <w:rsid w:val="005605AF"/>
    <w:rsid w:val="00560637"/>
    <w:rsid w:val="00560AC9"/>
    <w:rsid w:val="00560F7E"/>
    <w:rsid w:val="00561250"/>
    <w:rsid w:val="0056134D"/>
    <w:rsid w:val="00561421"/>
    <w:rsid w:val="00561643"/>
    <w:rsid w:val="00561A95"/>
    <w:rsid w:val="00561BF6"/>
    <w:rsid w:val="00562757"/>
    <w:rsid w:val="005627C0"/>
    <w:rsid w:val="00562869"/>
    <w:rsid w:val="00562CDC"/>
    <w:rsid w:val="005630AB"/>
    <w:rsid w:val="005636EA"/>
    <w:rsid w:val="00563FD2"/>
    <w:rsid w:val="0056434D"/>
    <w:rsid w:val="00564597"/>
    <w:rsid w:val="00564EB9"/>
    <w:rsid w:val="005651DA"/>
    <w:rsid w:val="0056592D"/>
    <w:rsid w:val="00565A84"/>
    <w:rsid w:val="005661E0"/>
    <w:rsid w:val="005667BE"/>
    <w:rsid w:val="00566C24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7E"/>
    <w:rsid w:val="0057088B"/>
    <w:rsid w:val="005708C3"/>
    <w:rsid w:val="005708C6"/>
    <w:rsid w:val="0057095C"/>
    <w:rsid w:val="00570BB6"/>
    <w:rsid w:val="00570BDA"/>
    <w:rsid w:val="00570C83"/>
    <w:rsid w:val="00571358"/>
    <w:rsid w:val="00571382"/>
    <w:rsid w:val="005719F4"/>
    <w:rsid w:val="00571B71"/>
    <w:rsid w:val="00572583"/>
    <w:rsid w:val="00572643"/>
    <w:rsid w:val="00572995"/>
    <w:rsid w:val="00572B34"/>
    <w:rsid w:val="00572CD6"/>
    <w:rsid w:val="00572F26"/>
    <w:rsid w:val="005730FF"/>
    <w:rsid w:val="005731CD"/>
    <w:rsid w:val="0057380A"/>
    <w:rsid w:val="00573BB0"/>
    <w:rsid w:val="00573D2B"/>
    <w:rsid w:val="00573F24"/>
    <w:rsid w:val="00574167"/>
    <w:rsid w:val="00574B6B"/>
    <w:rsid w:val="00574D14"/>
    <w:rsid w:val="00574FDC"/>
    <w:rsid w:val="005753DB"/>
    <w:rsid w:val="005756BD"/>
    <w:rsid w:val="005760C5"/>
    <w:rsid w:val="0057615C"/>
    <w:rsid w:val="0057661C"/>
    <w:rsid w:val="005766EA"/>
    <w:rsid w:val="00576A37"/>
    <w:rsid w:val="00576FC8"/>
    <w:rsid w:val="005770DA"/>
    <w:rsid w:val="005771B1"/>
    <w:rsid w:val="00577368"/>
    <w:rsid w:val="005773FF"/>
    <w:rsid w:val="0057741C"/>
    <w:rsid w:val="00577540"/>
    <w:rsid w:val="0057777D"/>
    <w:rsid w:val="005777AC"/>
    <w:rsid w:val="00577EB4"/>
    <w:rsid w:val="005805D7"/>
    <w:rsid w:val="0058067A"/>
    <w:rsid w:val="005808A9"/>
    <w:rsid w:val="00580A62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F40"/>
    <w:rsid w:val="00582044"/>
    <w:rsid w:val="005828DA"/>
    <w:rsid w:val="005829CC"/>
    <w:rsid w:val="00582E3D"/>
    <w:rsid w:val="00582E70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9BF"/>
    <w:rsid w:val="00584FAE"/>
    <w:rsid w:val="005850F4"/>
    <w:rsid w:val="005852AA"/>
    <w:rsid w:val="00585366"/>
    <w:rsid w:val="005856CE"/>
    <w:rsid w:val="00585867"/>
    <w:rsid w:val="00585A90"/>
    <w:rsid w:val="00585B31"/>
    <w:rsid w:val="00585C3A"/>
    <w:rsid w:val="00586013"/>
    <w:rsid w:val="0058628A"/>
    <w:rsid w:val="00586B34"/>
    <w:rsid w:val="00587117"/>
    <w:rsid w:val="00587586"/>
    <w:rsid w:val="0058759B"/>
    <w:rsid w:val="0058764D"/>
    <w:rsid w:val="0058784F"/>
    <w:rsid w:val="00587AF2"/>
    <w:rsid w:val="0059027C"/>
    <w:rsid w:val="0059028D"/>
    <w:rsid w:val="0059088E"/>
    <w:rsid w:val="005909AD"/>
    <w:rsid w:val="00590A68"/>
    <w:rsid w:val="00590BC4"/>
    <w:rsid w:val="00590BF6"/>
    <w:rsid w:val="00591400"/>
    <w:rsid w:val="005915A5"/>
    <w:rsid w:val="00591B9C"/>
    <w:rsid w:val="00592160"/>
    <w:rsid w:val="005923C9"/>
    <w:rsid w:val="005923FA"/>
    <w:rsid w:val="0059284F"/>
    <w:rsid w:val="00592BC2"/>
    <w:rsid w:val="00592E68"/>
    <w:rsid w:val="0059323A"/>
    <w:rsid w:val="00593447"/>
    <w:rsid w:val="005936A9"/>
    <w:rsid w:val="005936FC"/>
    <w:rsid w:val="005937D1"/>
    <w:rsid w:val="00593832"/>
    <w:rsid w:val="00593891"/>
    <w:rsid w:val="00593B28"/>
    <w:rsid w:val="00593EDF"/>
    <w:rsid w:val="00594131"/>
    <w:rsid w:val="00594177"/>
    <w:rsid w:val="00594180"/>
    <w:rsid w:val="005943C6"/>
    <w:rsid w:val="005943E4"/>
    <w:rsid w:val="005944BA"/>
    <w:rsid w:val="005944E2"/>
    <w:rsid w:val="005945DA"/>
    <w:rsid w:val="0059464A"/>
    <w:rsid w:val="005946E2"/>
    <w:rsid w:val="0059486C"/>
    <w:rsid w:val="00595125"/>
    <w:rsid w:val="0059514B"/>
    <w:rsid w:val="005951F8"/>
    <w:rsid w:val="00595308"/>
    <w:rsid w:val="0059559C"/>
    <w:rsid w:val="00595777"/>
    <w:rsid w:val="00595C5E"/>
    <w:rsid w:val="00595C98"/>
    <w:rsid w:val="00595DA2"/>
    <w:rsid w:val="00595E51"/>
    <w:rsid w:val="00595E99"/>
    <w:rsid w:val="00595EE2"/>
    <w:rsid w:val="00595F5C"/>
    <w:rsid w:val="0059610F"/>
    <w:rsid w:val="00596308"/>
    <w:rsid w:val="005966D6"/>
    <w:rsid w:val="00596774"/>
    <w:rsid w:val="005967D3"/>
    <w:rsid w:val="005968C4"/>
    <w:rsid w:val="00596B0F"/>
    <w:rsid w:val="0059715B"/>
    <w:rsid w:val="005974DD"/>
    <w:rsid w:val="00597605"/>
    <w:rsid w:val="005978AF"/>
    <w:rsid w:val="00597A36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9D6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AC6"/>
    <w:rsid w:val="005A1BAF"/>
    <w:rsid w:val="005A1C03"/>
    <w:rsid w:val="005A1C77"/>
    <w:rsid w:val="005A1CC6"/>
    <w:rsid w:val="005A1CCF"/>
    <w:rsid w:val="005A1F4E"/>
    <w:rsid w:val="005A204C"/>
    <w:rsid w:val="005A2229"/>
    <w:rsid w:val="005A23BE"/>
    <w:rsid w:val="005A2490"/>
    <w:rsid w:val="005A320D"/>
    <w:rsid w:val="005A36DF"/>
    <w:rsid w:val="005A36E3"/>
    <w:rsid w:val="005A386D"/>
    <w:rsid w:val="005A3A31"/>
    <w:rsid w:val="005A3B41"/>
    <w:rsid w:val="005A3DF2"/>
    <w:rsid w:val="005A416C"/>
    <w:rsid w:val="005A4A53"/>
    <w:rsid w:val="005A4B5B"/>
    <w:rsid w:val="005A4B96"/>
    <w:rsid w:val="005A4BB0"/>
    <w:rsid w:val="005A4E93"/>
    <w:rsid w:val="005A5113"/>
    <w:rsid w:val="005A588D"/>
    <w:rsid w:val="005A59CF"/>
    <w:rsid w:val="005A5E7D"/>
    <w:rsid w:val="005A60F0"/>
    <w:rsid w:val="005A6223"/>
    <w:rsid w:val="005A69FD"/>
    <w:rsid w:val="005A6A3A"/>
    <w:rsid w:val="005A6B52"/>
    <w:rsid w:val="005A6C4A"/>
    <w:rsid w:val="005A6D52"/>
    <w:rsid w:val="005A6E87"/>
    <w:rsid w:val="005A76A0"/>
    <w:rsid w:val="005A79EB"/>
    <w:rsid w:val="005A7F2A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DA2"/>
    <w:rsid w:val="005B2EB8"/>
    <w:rsid w:val="005B355C"/>
    <w:rsid w:val="005B3895"/>
    <w:rsid w:val="005B3C7C"/>
    <w:rsid w:val="005B3DB2"/>
    <w:rsid w:val="005B4002"/>
    <w:rsid w:val="005B411A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952"/>
    <w:rsid w:val="005B7A4C"/>
    <w:rsid w:val="005B7A5C"/>
    <w:rsid w:val="005B7BC1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2F0"/>
    <w:rsid w:val="005C132F"/>
    <w:rsid w:val="005C1752"/>
    <w:rsid w:val="005C1BF2"/>
    <w:rsid w:val="005C1CAF"/>
    <w:rsid w:val="005C2144"/>
    <w:rsid w:val="005C22AE"/>
    <w:rsid w:val="005C22EA"/>
    <w:rsid w:val="005C247C"/>
    <w:rsid w:val="005C2557"/>
    <w:rsid w:val="005C267C"/>
    <w:rsid w:val="005C2D32"/>
    <w:rsid w:val="005C2DBA"/>
    <w:rsid w:val="005C2E4B"/>
    <w:rsid w:val="005C2F50"/>
    <w:rsid w:val="005C376D"/>
    <w:rsid w:val="005C3BBA"/>
    <w:rsid w:val="005C4369"/>
    <w:rsid w:val="005C45C4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5AD4"/>
    <w:rsid w:val="005C5FBC"/>
    <w:rsid w:val="005C6222"/>
    <w:rsid w:val="005C6424"/>
    <w:rsid w:val="005C6B26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92E"/>
    <w:rsid w:val="005D0B86"/>
    <w:rsid w:val="005D0D3E"/>
    <w:rsid w:val="005D0FE3"/>
    <w:rsid w:val="005D143D"/>
    <w:rsid w:val="005D17BF"/>
    <w:rsid w:val="005D1817"/>
    <w:rsid w:val="005D18B1"/>
    <w:rsid w:val="005D18E0"/>
    <w:rsid w:val="005D20FC"/>
    <w:rsid w:val="005D2462"/>
    <w:rsid w:val="005D24A2"/>
    <w:rsid w:val="005D25D7"/>
    <w:rsid w:val="005D26EA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42E6"/>
    <w:rsid w:val="005D439A"/>
    <w:rsid w:val="005D46E9"/>
    <w:rsid w:val="005D4703"/>
    <w:rsid w:val="005D4F0B"/>
    <w:rsid w:val="005D4F30"/>
    <w:rsid w:val="005D5012"/>
    <w:rsid w:val="005D549F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1AD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41C"/>
    <w:rsid w:val="005E25C8"/>
    <w:rsid w:val="005E2853"/>
    <w:rsid w:val="005E3035"/>
    <w:rsid w:val="005E35FD"/>
    <w:rsid w:val="005E36BA"/>
    <w:rsid w:val="005E383F"/>
    <w:rsid w:val="005E3B77"/>
    <w:rsid w:val="005E412D"/>
    <w:rsid w:val="005E414B"/>
    <w:rsid w:val="005E4513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0DF"/>
    <w:rsid w:val="005E61A8"/>
    <w:rsid w:val="005E66F1"/>
    <w:rsid w:val="005E6AFB"/>
    <w:rsid w:val="005E6D98"/>
    <w:rsid w:val="005E7023"/>
    <w:rsid w:val="005E7698"/>
    <w:rsid w:val="005E7849"/>
    <w:rsid w:val="005E7888"/>
    <w:rsid w:val="005E7A8C"/>
    <w:rsid w:val="005E7ABA"/>
    <w:rsid w:val="005E7E46"/>
    <w:rsid w:val="005F00CC"/>
    <w:rsid w:val="005F067C"/>
    <w:rsid w:val="005F06FA"/>
    <w:rsid w:val="005F06FD"/>
    <w:rsid w:val="005F0AB9"/>
    <w:rsid w:val="005F0B4C"/>
    <w:rsid w:val="005F0B53"/>
    <w:rsid w:val="005F0C46"/>
    <w:rsid w:val="005F107E"/>
    <w:rsid w:val="005F11D9"/>
    <w:rsid w:val="005F15D5"/>
    <w:rsid w:val="005F1FE4"/>
    <w:rsid w:val="005F2197"/>
    <w:rsid w:val="005F221A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181"/>
    <w:rsid w:val="005F523F"/>
    <w:rsid w:val="005F5362"/>
    <w:rsid w:val="005F547B"/>
    <w:rsid w:val="005F556F"/>
    <w:rsid w:val="005F5793"/>
    <w:rsid w:val="005F5C3D"/>
    <w:rsid w:val="005F62CA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6004DE"/>
    <w:rsid w:val="00600AAB"/>
    <w:rsid w:val="00600B6C"/>
    <w:rsid w:val="00600CDA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DA5"/>
    <w:rsid w:val="0060305B"/>
    <w:rsid w:val="00603470"/>
    <w:rsid w:val="00603816"/>
    <w:rsid w:val="006039C5"/>
    <w:rsid w:val="00603B1B"/>
    <w:rsid w:val="00603D08"/>
    <w:rsid w:val="006043D7"/>
    <w:rsid w:val="00604594"/>
    <w:rsid w:val="00604708"/>
    <w:rsid w:val="00604770"/>
    <w:rsid w:val="00604CFF"/>
    <w:rsid w:val="00605399"/>
    <w:rsid w:val="006054EE"/>
    <w:rsid w:val="0060591D"/>
    <w:rsid w:val="0060595A"/>
    <w:rsid w:val="006059EC"/>
    <w:rsid w:val="00605A02"/>
    <w:rsid w:val="00605A5D"/>
    <w:rsid w:val="00605B5D"/>
    <w:rsid w:val="00605F48"/>
    <w:rsid w:val="00605FD1"/>
    <w:rsid w:val="006062BE"/>
    <w:rsid w:val="00606D77"/>
    <w:rsid w:val="00606E0E"/>
    <w:rsid w:val="00607391"/>
    <w:rsid w:val="006074B1"/>
    <w:rsid w:val="006074E5"/>
    <w:rsid w:val="00607843"/>
    <w:rsid w:val="00607ADE"/>
    <w:rsid w:val="00607B14"/>
    <w:rsid w:val="00607C1F"/>
    <w:rsid w:val="00607E68"/>
    <w:rsid w:val="00610224"/>
    <w:rsid w:val="006102C6"/>
    <w:rsid w:val="006103F0"/>
    <w:rsid w:val="00610B78"/>
    <w:rsid w:val="00610F9E"/>
    <w:rsid w:val="006113A9"/>
    <w:rsid w:val="00611C82"/>
    <w:rsid w:val="006125DB"/>
    <w:rsid w:val="006128CF"/>
    <w:rsid w:val="00612C73"/>
    <w:rsid w:val="00612D80"/>
    <w:rsid w:val="00612E96"/>
    <w:rsid w:val="006133A2"/>
    <w:rsid w:val="006134CE"/>
    <w:rsid w:val="006138D8"/>
    <w:rsid w:val="006139DD"/>
    <w:rsid w:val="00613A55"/>
    <w:rsid w:val="00613CB7"/>
    <w:rsid w:val="0061400A"/>
    <w:rsid w:val="00614016"/>
    <w:rsid w:val="00614064"/>
    <w:rsid w:val="006141D8"/>
    <w:rsid w:val="0061429C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5E2"/>
    <w:rsid w:val="00616885"/>
    <w:rsid w:val="00616F90"/>
    <w:rsid w:val="0061717B"/>
    <w:rsid w:val="0061717F"/>
    <w:rsid w:val="006174CE"/>
    <w:rsid w:val="006175CF"/>
    <w:rsid w:val="006176A8"/>
    <w:rsid w:val="006178F4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0CC5"/>
    <w:rsid w:val="00621B6A"/>
    <w:rsid w:val="00621C0B"/>
    <w:rsid w:val="00621C72"/>
    <w:rsid w:val="00621CAD"/>
    <w:rsid w:val="006228FA"/>
    <w:rsid w:val="0062323E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586"/>
    <w:rsid w:val="00625889"/>
    <w:rsid w:val="00625B24"/>
    <w:rsid w:val="00625D8F"/>
    <w:rsid w:val="00625F31"/>
    <w:rsid w:val="0062657C"/>
    <w:rsid w:val="006265C9"/>
    <w:rsid w:val="00626634"/>
    <w:rsid w:val="00626785"/>
    <w:rsid w:val="00626919"/>
    <w:rsid w:val="00626AF7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1007"/>
    <w:rsid w:val="00631826"/>
    <w:rsid w:val="00631D0E"/>
    <w:rsid w:val="006325F1"/>
    <w:rsid w:val="006326BC"/>
    <w:rsid w:val="00632763"/>
    <w:rsid w:val="00632927"/>
    <w:rsid w:val="006329D8"/>
    <w:rsid w:val="00632A0E"/>
    <w:rsid w:val="00632A4C"/>
    <w:rsid w:val="00632AC6"/>
    <w:rsid w:val="00632DF3"/>
    <w:rsid w:val="00632E7E"/>
    <w:rsid w:val="00632EBB"/>
    <w:rsid w:val="00632EEF"/>
    <w:rsid w:val="0063305B"/>
    <w:rsid w:val="00633548"/>
    <w:rsid w:val="00633555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A5B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88C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DDD"/>
    <w:rsid w:val="00637E00"/>
    <w:rsid w:val="006401C6"/>
    <w:rsid w:val="00640207"/>
    <w:rsid w:val="00640222"/>
    <w:rsid w:val="006402C9"/>
    <w:rsid w:val="00640630"/>
    <w:rsid w:val="00640743"/>
    <w:rsid w:val="006409F3"/>
    <w:rsid w:val="00641061"/>
    <w:rsid w:val="006411DF"/>
    <w:rsid w:val="00641598"/>
    <w:rsid w:val="006419ED"/>
    <w:rsid w:val="00641A62"/>
    <w:rsid w:val="00641B2B"/>
    <w:rsid w:val="00641D84"/>
    <w:rsid w:val="006427DE"/>
    <w:rsid w:val="00642C0A"/>
    <w:rsid w:val="00642C85"/>
    <w:rsid w:val="00642D10"/>
    <w:rsid w:val="00642E65"/>
    <w:rsid w:val="0064353F"/>
    <w:rsid w:val="0064366E"/>
    <w:rsid w:val="00643769"/>
    <w:rsid w:val="00643891"/>
    <w:rsid w:val="00643A93"/>
    <w:rsid w:val="00643DCD"/>
    <w:rsid w:val="00644200"/>
    <w:rsid w:val="0064428B"/>
    <w:rsid w:val="00644511"/>
    <w:rsid w:val="00644596"/>
    <w:rsid w:val="0064479C"/>
    <w:rsid w:val="0064486C"/>
    <w:rsid w:val="00644E60"/>
    <w:rsid w:val="00645190"/>
    <w:rsid w:val="0064563A"/>
    <w:rsid w:val="00645ACC"/>
    <w:rsid w:val="00645C50"/>
    <w:rsid w:val="0064655B"/>
    <w:rsid w:val="006466B5"/>
    <w:rsid w:val="00646F76"/>
    <w:rsid w:val="0064754F"/>
    <w:rsid w:val="006475E3"/>
    <w:rsid w:val="006477A7"/>
    <w:rsid w:val="00647914"/>
    <w:rsid w:val="00647AC0"/>
    <w:rsid w:val="00647C88"/>
    <w:rsid w:val="00647CB3"/>
    <w:rsid w:val="00650122"/>
    <w:rsid w:val="00650150"/>
    <w:rsid w:val="006504A7"/>
    <w:rsid w:val="00650810"/>
    <w:rsid w:val="00650839"/>
    <w:rsid w:val="00650854"/>
    <w:rsid w:val="006509E2"/>
    <w:rsid w:val="00650D1E"/>
    <w:rsid w:val="00650D3F"/>
    <w:rsid w:val="00650E8B"/>
    <w:rsid w:val="00650EB8"/>
    <w:rsid w:val="00650F7C"/>
    <w:rsid w:val="00650FBE"/>
    <w:rsid w:val="006513D5"/>
    <w:rsid w:val="0065184F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CCF"/>
    <w:rsid w:val="00653FED"/>
    <w:rsid w:val="0065424F"/>
    <w:rsid w:val="006544F6"/>
    <w:rsid w:val="00654EF7"/>
    <w:rsid w:val="00655070"/>
    <w:rsid w:val="006550FB"/>
    <w:rsid w:val="0065517F"/>
    <w:rsid w:val="00655223"/>
    <w:rsid w:val="00655780"/>
    <w:rsid w:val="0065594D"/>
    <w:rsid w:val="00655AA3"/>
    <w:rsid w:val="00655C7E"/>
    <w:rsid w:val="006561FF"/>
    <w:rsid w:val="00656461"/>
    <w:rsid w:val="00656936"/>
    <w:rsid w:val="00656BB0"/>
    <w:rsid w:val="00656D6F"/>
    <w:rsid w:val="00657005"/>
    <w:rsid w:val="006572A9"/>
    <w:rsid w:val="006572FB"/>
    <w:rsid w:val="006578D9"/>
    <w:rsid w:val="00657F67"/>
    <w:rsid w:val="006604BB"/>
    <w:rsid w:val="006605DC"/>
    <w:rsid w:val="00660629"/>
    <w:rsid w:val="00660BA3"/>
    <w:rsid w:val="0066146F"/>
    <w:rsid w:val="006615A3"/>
    <w:rsid w:val="00661636"/>
    <w:rsid w:val="006616B0"/>
    <w:rsid w:val="00661C4E"/>
    <w:rsid w:val="00661CC2"/>
    <w:rsid w:val="00661FA0"/>
    <w:rsid w:val="00662166"/>
    <w:rsid w:val="006627E5"/>
    <w:rsid w:val="00662836"/>
    <w:rsid w:val="0066287E"/>
    <w:rsid w:val="00662FA2"/>
    <w:rsid w:val="0066310A"/>
    <w:rsid w:val="006635DC"/>
    <w:rsid w:val="0066369A"/>
    <w:rsid w:val="006638C6"/>
    <w:rsid w:val="00663908"/>
    <w:rsid w:val="00663DAB"/>
    <w:rsid w:val="0066427B"/>
    <w:rsid w:val="00664678"/>
    <w:rsid w:val="006646F4"/>
    <w:rsid w:val="00664838"/>
    <w:rsid w:val="00664DE5"/>
    <w:rsid w:val="00664F20"/>
    <w:rsid w:val="006651A0"/>
    <w:rsid w:val="006651D8"/>
    <w:rsid w:val="00665229"/>
    <w:rsid w:val="00665316"/>
    <w:rsid w:val="006654E8"/>
    <w:rsid w:val="0066568F"/>
    <w:rsid w:val="006656C8"/>
    <w:rsid w:val="006657FE"/>
    <w:rsid w:val="00665BFF"/>
    <w:rsid w:val="00665CCE"/>
    <w:rsid w:val="00666826"/>
    <w:rsid w:val="0066686C"/>
    <w:rsid w:val="006668EB"/>
    <w:rsid w:val="00666E49"/>
    <w:rsid w:val="00666E8F"/>
    <w:rsid w:val="00666EA6"/>
    <w:rsid w:val="0066704A"/>
    <w:rsid w:val="006672FC"/>
    <w:rsid w:val="00667378"/>
    <w:rsid w:val="0066745C"/>
    <w:rsid w:val="006679FC"/>
    <w:rsid w:val="00667A27"/>
    <w:rsid w:val="00667E84"/>
    <w:rsid w:val="00667F9D"/>
    <w:rsid w:val="00670204"/>
    <w:rsid w:val="00670290"/>
    <w:rsid w:val="00670429"/>
    <w:rsid w:val="006704BF"/>
    <w:rsid w:val="00670646"/>
    <w:rsid w:val="00670AD6"/>
    <w:rsid w:val="00670E4A"/>
    <w:rsid w:val="00670ECD"/>
    <w:rsid w:val="00671010"/>
    <w:rsid w:val="0067106A"/>
    <w:rsid w:val="00671213"/>
    <w:rsid w:val="00671AD5"/>
    <w:rsid w:val="00671B4F"/>
    <w:rsid w:val="00671FDD"/>
    <w:rsid w:val="00672565"/>
    <w:rsid w:val="006725CC"/>
    <w:rsid w:val="0067273D"/>
    <w:rsid w:val="00672966"/>
    <w:rsid w:val="00672F20"/>
    <w:rsid w:val="006733B2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39E"/>
    <w:rsid w:val="00674460"/>
    <w:rsid w:val="006746EB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5A3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B7A"/>
    <w:rsid w:val="00680F30"/>
    <w:rsid w:val="00680F72"/>
    <w:rsid w:val="00680F81"/>
    <w:rsid w:val="0068102D"/>
    <w:rsid w:val="0068116F"/>
    <w:rsid w:val="00681254"/>
    <w:rsid w:val="00681307"/>
    <w:rsid w:val="00681591"/>
    <w:rsid w:val="0068159A"/>
    <w:rsid w:val="006818CE"/>
    <w:rsid w:val="006820C0"/>
    <w:rsid w:val="0068226B"/>
    <w:rsid w:val="00682E47"/>
    <w:rsid w:val="00682ED3"/>
    <w:rsid w:val="00682FD3"/>
    <w:rsid w:val="006835E7"/>
    <w:rsid w:val="00683AE8"/>
    <w:rsid w:val="00683D7F"/>
    <w:rsid w:val="00683E9E"/>
    <w:rsid w:val="00683F81"/>
    <w:rsid w:val="00684258"/>
    <w:rsid w:val="006845C9"/>
    <w:rsid w:val="006846BD"/>
    <w:rsid w:val="006849E2"/>
    <w:rsid w:val="00684DFA"/>
    <w:rsid w:val="0068528B"/>
    <w:rsid w:val="00685304"/>
    <w:rsid w:val="006853FF"/>
    <w:rsid w:val="00685725"/>
    <w:rsid w:val="00685834"/>
    <w:rsid w:val="00685B91"/>
    <w:rsid w:val="00685D3B"/>
    <w:rsid w:val="00685DB7"/>
    <w:rsid w:val="00685E34"/>
    <w:rsid w:val="0068623E"/>
    <w:rsid w:val="00686366"/>
    <w:rsid w:val="0068653A"/>
    <w:rsid w:val="006869A4"/>
    <w:rsid w:val="00686A14"/>
    <w:rsid w:val="00686DF3"/>
    <w:rsid w:val="00686FAD"/>
    <w:rsid w:val="0068721F"/>
    <w:rsid w:val="006878B2"/>
    <w:rsid w:val="00687A10"/>
    <w:rsid w:val="006903E2"/>
    <w:rsid w:val="00690D12"/>
    <w:rsid w:val="00690E39"/>
    <w:rsid w:val="00690F0E"/>
    <w:rsid w:val="006910DC"/>
    <w:rsid w:val="00691382"/>
    <w:rsid w:val="006914C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2D1F"/>
    <w:rsid w:val="00693077"/>
    <w:rsid w:val="00693295"/>
    <w:rsid w:val="00693529"/>
    <w:rsid w:val="006935B9"/>
    <w:rsid w:val="006935E1"/>
    <w:rsid w:val="00693839"/>
    <w:rsid w:val="0069397F"/>
    <w:rsid w:val="00693A5C"/>
    <w:rsid w:val="00693EAC"/>
    <w:rsid w:val="00693F0A"/>
    <w:rsid w:val="0069406B"/>
    <w:rsid w:val="006941C1"/>
    <w:rsid w:val="0069447C"/>
    <w:rsid w:val="0069463D"/>
    <w:rsid w:val="006949AD"/>
    <w:rsid w:val="00694A60"/>
    <w:rsid w:val="00694E1F"/>
    <w:rsid w:val="00695311"/>
    <w:rsid w:val="00696244"/>
    <w:rsid w:val="00696326"/>
    <w:rsid w:val="0069681E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97FF1"/>
    <w:rsid w:val="006A04D8"/>
    <w:rsid w:val="006A05EF"/>
    <w:rsid w:val="006A0942"/>
    <w:rsid w:val="006A0B21"/>
    <w:rsid w:val="006A0E6D"/>
    <w:rsid w:val="006A1667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DFB"/>
    <w:rsid w:val="006A2E66"/>
    <w:rsid w:val="006A3227"/>
    <w:rsid w:val="006A3396"/>
    <w:rsid w:val="006A3B30"/>
    <w:rsid w:val="006A3DA9"/>
    <w:rsid w:val="006A3F94"/>
    <w:rsid w:val="006A4003"/>
    <w:rsid w:val="006A40D0"/>
    <w:rsid w:val="006A4113"/>
    <w:rsid w:val="006A4295"/>
    <w:rsid w:val="006A48FF"/>
    <w:rsid w:val="006A49B5"/>
    <w:rsid w:val="006A4FF3"/>
    <w:rsid w:val="006A53A6"/>
    <w:rsid w:val="006A5747"/>
    <w:rsid w:val="006A57DB"/>
    <w:rsid w:val="006A5812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AA"/>
    <w:rsid w:val="006A7250"/>
    <w:rsid w:val="006A7415"/>
    <w:rsid w:val="006A7497"/>
    <w:rsid w:val="006A74C0"/>
    <w:rsid w:val="006A7574"/>
    <w:rsid w:val="006A78D9"/>
    <w:rsid w:val="006A7BDA"/>
    <w:rsid w:val="006A7F53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2E29"/>
    <w:rsid w:val="006B3352"/>
    <w:rsid w:val="006B393F"/>
    <w:rsid w:val="006B3D68"/>
    <w:rsid w:val="006B3E55"/>
    <w:rsid w:val="006B401E"/>
    <w:rsid w:val="006B4044"/>
    <w:rsid w:val="006B44D1"/>
    <w:rsid w:val="006B45FC"/>
    <w:rsid w:val="006B4931"/>
    <w:rsid w:val="006B4F42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C00FD"/>
    <w:rsid w:val="006C03B2"/>
    <w:rsid w:val="006C04CC"/>
    <w:rsid w:val="006C09DD"/>
    <w:rsid w:val="006C0B08"/>
    <w:rsid w:val="006C1142"/>
    <w:rsid w:val="006C131D"/>
    <w:rsid w:val="006C146A"/>
    <w:rsid w:val="006C16B4"/>
    <w:rsid w:val="006C18B9"/>
    <w:rsid w:val="006C1944"/>
    <w:rsid w:val="006C1A29"/>
    <w:rsid w:val="006C1B3F"/>
    <w:rsid w:val="006C1F77"/>
    <w:rsid w:val="006C22BD"/>
    <w:rsid w:val="006C25BF"/>
    <w:rsid w:val="006C2604"/>
    <w:rsid w:val="006C30C3"/>
    <w:rsid w:val="006C3309"/>
    <w:rsid w:val="006C342F"/>
    <w:rsid w:val="006C35B0"/>
    <w:rsid w:val="006C375B"/>
    <w:rsid w:val="006C3A32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7E"/>
    <w:rsid w:val="006C57EC"/>
    <w:rsid w:val="006C5842"/>
    <w:rsid w:val="006C5C20"/>
    <w:rsid w:val="006C5CB5"/>
    <w:rsid w:val="006C5D82"/>
    <w:rsid w:val="006C5FF1"/>
    <w:rsid w:val="006C6287"/>
    <w:rsid w:val="006C671A"/>
    <w:rsid w:val="006C677C"/>
    <w:rsid w:val="006C6E92"/>
    <w:rsid w:val="006C7090"/>
    <w:rsid w:val="006C7144"/>
    <w:rsid w:val="006C7464"/>
    <w:rsid w:val="006C75C9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08D"/>
    <w:rsid w:val="006D21FF"/>
    <w:rsid w:val="006D23C8"/>
    <w:rsid w:val="006D272A"/>
    <w:rsid w:val="006D29A7"/>
    <w:rsid w:val="006D2D16"/>
    <w:rsid w:val="006D3014"/>
    <w:rsid w:val="006D30A8"/>
    <w:rsid w:val="006D31AF"/>
    <w:rsid w:val="006D31DD"/>
    <w:rsid w:val="006D3344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CCB"/>
    <w:rsid w:val="006D4E3F"/>
    <w:rsid w:val="006D5384"/>
    <w:rsid w:val="006D5457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90B"/>
    <w:rsid w:val="006D6AA6"/>
    <w:rsid w:val="006D72E1"/>
    <w:rsid w:val="006D730A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0D1A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28DB"/>
    <w:rsid w:val="006E2DDD"/>
    <w:rsid w:val="006E2EFD"/>
    <w:rsid w:val="006E323B"/>
    <w:rsid w:val="006E37F6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67DB"/>
    <w:rsid w:val="006E696A"/>
    <w:rsid w:val="006E6B13"/>
    <w:rsid w:val="006E6C33"/>
    <w:rsid w:val="006E6F03"/>
    <w:rsid w:val="006E718D"/>
    <w:rsid w:val="006E71A8"/>
    <w:rsid w:val="006E7496"/>
    <w:rsid w:val="006E752A"/>
    <w:rsid w:val="006E7633"/>
    <w:rsid w:val="006E7646"/>
    <w:rsid w:val="006E7883"/>
    <w:rsid w:val="006E7910"/>
    <w:rsid w:val="006E7969"/>
    <w:rsid w:val="006E79E4"/>
    <w:rsid w:val="006E7AFA"/>
    <w:rsid w:val="006E7CB7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337"/>
    <w:rsid w:val="006F158C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FFF"/>
    <w:rsid w:val="006F3052"/>
    <w:rsid w:val="006F314D"/>
    <w:rsid w:val="006F38D0"/>
    <w:rsid w:val="006F38F2"/>
    <w:rsid w:val="006F3B01"/>
    <w:rsid w:val="006F3C66"/>
    <w:rsid w:val="006F3CB1"/>
    <w:rsid w:val="006F4189"/>
    <w:rsid w:val="006F42E8"/>
    <w:rsid w:val="006F43A4"/>
    <w:rsid w:val="006F468E"/>
    <w:rsid w:val="006F544F"/>
    <w:rsid w:val="006F546D"/>
    <w:rsid w:val="006F557B"/>
    <w:rsid w:val="006F5674"/>
    <w:rsid w:val="006F5684"/>
    <w:rsid w:val="006F5B41"/>
    <w:rsid w:val="006F6689"/>
    <w:rsid w:val="006F6740"/>
    <w:rsid w:val="006F6A47"/>
    <w:rsid w:val="006F6C7E"/>
    <w:rsid w:val="006F6E71"/>
    <w:rsid w:val="006F6FEA"/>
    <w:rsid w:val="006F70E1"/>
    <w:rsid w:val="006F7427"/>
    <w:rsid w:val="006F746D"/>
    <w:rsid w:val="006F7A92"/>
    <w:rsid w:val="006F7E42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109F"/>
    <w:rsid w:val="0070118F"/>
    <w:rsid w:val="0070124B"/>
    <w:rsid w:val="007017EA"/>
    <w:rsid w:val="0070181F"/>
    <w:rsid w:val="0070193E"/>
    <w:rsid w:val="00701986"/>
    <w:rsid w:val="00701B27"/>
    <w:rsid w:val="00701E6C"/>
    <w:rsid w:val="00701F97"/>
    <w:rsid w:val="00702974"/>
    <w:rsid w:val="007029C4"/>
    <w:rsid w:val="00702D59"/>
    <w:rsid w:val="00702DB1"/>
    <w:rsid w:val="007032E5"/>
    <w:rsid w:val="007032E6"/>
    <w:rsid w:val="007036E5"/>
    <w:rsid w:val="00703D0F"/>
    <w:rsid w:val="00703D8A"/>
    <w:rsid w:val="00704123"/>
    <w:rsid w:val="00704307"/>
    <w:rsid w:val="00704641"/>
    <w:rsid w:val="00704655"/>
    <w:rsid w:val="007047A7"/>
    <w:rsid w:val="007050A6"/>
    <w:rsid w:val="0070546C"/>
    <w:rsid w:val="00705679"/>
    <w:rsid w:val="007056ED"/>
    <w:rsid w:val="00705D28"/>
    <w:rsid w:val="00706AC2"/>
    <w:rsid w:val="00706CEB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E9A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0C5"/>
    <w:rsid w:val="00715352"/>
    <w:rsid w:val="007154C1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2D3"/>
    <w:rsid w:val="00720759"/>
    <w:rsid w:val="00720A0C"/>
    <w:rsid w:val="00720A7C"/>
    <w:rsid w:val="007215A9"/>
    <w:rsid w:val="0072190B"/>
    <w:rsid w:val="0072198D"/>
    <w:rsid w:val="00721C7B"/>
    <w:rsid w:val="00721CB7"/>
    <w:rsid w:val="00721DB3"/>
    <w:rsid w:val="00721E1D"/>
    <w:rsid w:val="00721F5F"/>
    <w:rsid w:val="00722260"/>
    <w:rsid w:val="0072278A"/>
    <w:rsid w:val="007228BB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CB8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6E9"/>
    <w:rsid w:val="00730F12"/>
    <w:rsid w:val="0073128B"/>
    <w:rsid w:val="0073150C"/>
    <w:rsid w:val="00731672"/>
    <w:rsid w:val="0073171A"/>
    <w:rsid w:val="00731D75"/>
    <w:rsid w:val="00731EC7"/>
    <w:rsid w:val="00732418"/>
    <w:rsid w:val="0073257B"/>
    <w:rsid w:val="00732587"/>
    <w:rsid w:val="007325D3"/>
    <w:rsid w:val="00732601"/>
    <w:rsid w:val="00732885"/>
    <w:rsid w:val="007330BD"/>
    <w:rsid w:val="007331B9"/>
    <w:rsid w:val="00733858"/>
    <w:rsid w:val="00733A80"/>
    <w:rsid w:val="00733C56"/>
    <w:rsid w:val="00733EBF"/>
    <w:rsid w:val="0073487C"/>
    <w:rsid w:val="0073497A"/>
    <w:rsid w:val="0073498B"/>
    <w:rsid w:val="007350F7"/>
    <w:rsid w:val="007351F6"/>
    <w:rsid w:val="0073532A"/>
    <w:rsid w:val="007359BD"/>
    <w:rsid w:val="00735C89"/>
    <w:rsid w:val="00735E35"/>
    <w:rsid w:val="0073637C"/>
    <w:rsid w:val="00736886"/>
    <w:rsid w:val="007368E4"/>
    <w:rsid w:val="007368F8"/>
    <w:rsid w:val="00736D7B"/>
    <w:rsid w:val="007371B6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43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75B"/>
    <w:rsid w:val="00744E4F"/>
    <w:rsid w:val="007451E1"/>
    <w:rsid w:val="0074544C"/>
    <w:rsid w:val="0074576E"/>
    <w:rsid w:val="007458E7"/>
    <w:rsid w:val="00745CF2"/>
    <w:rsid w:val="00745EBB"/>
    <w:rsid w:val="00745F3D"/>
    <w:rsid w:val="00746167"/>
    <w:rsid w:val="00746199"/>
    <w:rsid w:val="00747446"/>
    <w:rsid w:val="00747592"/>
    <w:rsid w:val="007478B5"/>
    <w:rsid w:val="00747BD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1210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FE7"/>
    <w:rsid w:val="0075305D"/>
    <w:rsid w:val="007530EF"/>
    <w:rsid w:val="007538E8"/>
    <w:rsid w:val="00753D66"/>
    <w:rsid w:val="00753E6E"/>
    <w:rsid w:val="00753F01"/>
    <w:rsid w:val="00753F6E"/>
    <w:rsid w:val="0075412E"/>
    <w:rsid w:val="0075447C"/>
    <w:rsid w:val="00754747"/>
    <w:rsid w:val="007547F0"/>
    <w:rsid w:val="00754D64"/>
    <w:rsid w:val="00754F0B"/>
    <w:rsid w:val="00754FCC"/>
    <w:rsid w:val="00755203"/>
    <w:rsid w:val="00755420"/>
    <w:rsid w:val="00755559"/>
    <w:rsid w:val="00755B06"/>
    <w:rsid w:val="00755D41"/>
    <w:rsid w:val="00755D4E"/>
    <w:rsid w:val="00755E06"/>
    <w:rsid w:val="00755F8B"/>
    <w:rsid w:val="007560BB"/>
    <w:rsid w:val="007560DF"/>
    <w:rsid w:val="007565E2"/>
    <w:rsid w:val="007566AC"/>
    <w:rsid w:val="00756AD3"/>
    <w:rsid w:val="00756DBA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5C"/>
    <w:rsid w:val="00760271"/>
    <w:rsid w:val="0076031F"/>
    <w:rsid w:val="007606C6"/>
    <w:rsid w:val="00760756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4EE"/>
    <w:rsid w:val="00764893"/>
    <w:rsid w:val="00764B51"/>
    <w:rsid w:val="00764C61"/>
    <w:rsid w:val="00764EB8"/>
    <w:rsid w:val="00764ED4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2C5"/>
    <w:rsid w:val="00770583"/>
    <w:rsid w:val="00770729"/>
    <w:rsid w:val="007708D5"/>
    <w:rsid w:val="00770BF0"/>
    <w:rsid w:val="00770CB6"/>
    <w:rsid w:val="00770CEE"/>
    <w:rsid w:val="00770F46"/>
    <w:rsid w:val="007710DB"/>
    <w:rsid w:val="0077112B"/>
    <w:rsid w:val="00771952"/>
    <w:rsid w:val="00771D4E"/>
    <w:rsid w:val="007721AD"/>
    <w:rsid w:val="00772232"/>
    <w:rsid w:val="007728F4"/>
    <w:rsid w:val="00772D15"/>
    <w:rsid w:val="00772DC3"/>
    <w:rsid w:val="007733C4"/>
    <w:rsid w:val="0077340D"/>
    <w:rsid w:val="0077347F"/>
    <w:rsid w:val="007739C9"/>
    <w:rsid w:val="00773EC7"/>
    <w:rsid w:val="0077407A"/>
    <w:rsid w:val="00774086"/>
    <w:rsid w:val="007743A1"/>
    <w:rsid w:val="007744EF"/>
    <w:rsid w:val="00774B20"/>
    <w:rsid w:val="00775583"/>
    <w:rsid w:val="0077594F"/>
    <w:rsid w:val="00775BAA"/>
    <w:rsid w:val="00775D7E"/>
    <w:rsid w:val="00775EFD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5DE"/>
    <w:rsid w:val="007778F2"/>
    <w:rsid w:val="00777B46"/>
    <w:rsid w:val="00777C37"/>
    <w:rsid w:val="00777EE9"/>
    <w:rsid w:val="007800AE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9B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4F8"/>
    <w:rsid w:val="00790542"/>
    <w:rsid w:val="00790867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E3A"/>
    <w:rsid w:val="00791EA8"/>
    <w:rsid w:val="007925B5"/>
    <w:rsid w:val="007926B7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F70"/>
    <w:rsid w:val="0079466B"/>
    <w:rsid w:val="007946D0"/>
    <w:rsid w:val="007947FB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2E1"/>
    <w:rsid w:val="00796341"/>
    <w:rsid w:val="00796B15"/>
    <w:rsid w:val="00796DD1"/>
    <w:rsid w:val="00796E42"/>
    <w:rsid w:val="00796F3C"/>
    <w:rsid w:val="0079719B"/>
    <w:rsid w:val="007973B3"/>
    <w:rsid w:val="00797614"/>
    <w:rsid w:val="007978B1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B63"/>
    <w:rsid w:val="007A22D6"/>
    <w:rsid w:val="007A28BE"/>
    <w:rsid w:val="007A2B29"/>
    <w:rsid w:val="007A2BFF"/>
    <w:rsid w:val="007A2D56"/>
    <w:rsid w:val="007A32E9"/>
    <w:rsid w:val="007A32F6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AF1"/>
    <w:rsid w:val="007A4B9F"/>
    <w:rsid w:val="007A4E4C"/>
    <w:rsid w:val="007A5288"/>
    <w:rsid w:val="007A5784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6A7"/>
    <w:rsid w:val="007A6909"/>
    <w:rsid w:val="007A6A6D"/>
    <w:rsid w:val="007A6A76"/>
    <w:rsid w:val="007A6D83"/>
    <w:rsid w:val="007A711E"/>
    <w:rsid w:val="007A7228"/>
    <w:rsid w:val="007A75A3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B74"/>
    <w:rsid w:val="007B0CB5"/>
    <w:rsid w:val="007B0F66"/>
    <w:rsid w:val="007B1061"/>
    <w:rsid w:val="007B1DA7"/>
    <w:rsid w:val="007B1F9A"/>
    <w:rsid w:val="007B2074"/>
    <w:rsid w:val="007B2321"/>
    <w:rsid w:val="007B2638"/>
    <w:rsid w:val="007B2BB1"/>
    <w:rsid w:val="007B2C43"/>
    <w:rsid w:val="007B3476"/>
    <w:rsid w:val="007B448A"/>
    <w:rsid w:val="007B44DC"/>
    <w:rsid w:val="007B4543"/>
    <w:rsid w:val="007B4547"/>
    <w:rsid w:val="007B4880"/>
    <w:rsid w:val="007B4883"/>
    <w:rsid w:val="007B4937"/>
    <w:rsid w:val="007B4D3D"/>
    <w:rsid w:val="007B52A1"/>
    <w:rsid w:val="007B550D"/>
    <w:rsid w:val="007B5A66"/>
    <w:rsid w:val="007B630D"/>
    <w:rsid w:val="007B6E33"/>
    <w:rsid w:val="007B7177"/>
    <w:rsid w:val="007B77FB"/>
    <w:rsid w:val="007B7976"/>
    <w:rsid w:val="007B7C15"/>
    <w:rsid w:val="007B7D58"/>
    <w:rsid w:val="007B7E59"/>
    <w:rsid w:val="007C05EA"/>
    <w:rsid w:val="007C0718"/>
    <w:rsid w:val="007C0871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A9"/>
    <w:rsid w:val="007C12F2"/>
    <w:rsid w:val="007C1328"/>
    <w:rsid w:val="007C14BD"/>
    <w:rsid w:val="007C1537"/>
    <w:rsid w:val="007C185C"/>
    <w:rsid w:val="007C198E"/>
    <w:rsid w:val="007C1B94"/>
    <w:rsid w:val="007C1CB9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3E"/>
    <w:rsid w:val="007C3EE5"/>
    <w:rsid w:val="007C3F14"/>
    <w:rsid w:val="007C450E"/>
    <w:rsid w:val="007C459F"/>
    <w:rsid w:val="007C5018"/>
    <w:rsid w:val="007C508D"/>
    <w:rsid w:val="007C515A"/>
    <w:rsid w:val="007C516A"/>
    <w:rsid w:val="007C5211"/>
    <w:rsid w:val="007C52ED"/>
    <w:rsid w:val="007C52F0"/>
    <w:rsid w:val="007C54A7"/>
    <w:rsid w:val="007C56CE"/>
    <w:rsid w:val="007C56F5"/>
    <w:rsid w:val="007C5C39"/>
    <w:rsid w:val="007C5CE6"/>
    <w:rsid w:val="007C5D05"/>
    <w:rsid w:val="007C5DB6"/>
    <w:rsid w:val="007C60F8"/>
    <w:rsid w:val="007C64BC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B3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AEA"/>
    <w:rsid w:val="007D1B7C"/>
    <w:rsid w:val="007D1C3E"/>
    <w:rsid w:val="007D214A"/>
    <w:rsid w:val="007D2259"/>
    <w:rsid w:val="007D2A9E"/>
    <w:rsid w:val="007D2B63"/>
    <w:rsid w:val="007D2EE7"/>
    <w:rsid w:val="007D357E"/>
    <w:rsid w:val="007D3889"/>
    <w:rsid w:val="007D39D7"/>
    <w:rsid w:val="007D3E03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6FCE"/>
    <w:rsid w:val="007D7042"/>
    <w:rsid w:val="007D7059"/>
    <w:rsid w:val="007D7522"/>
    <w:rsid w:val="007D7698"/>
    <w:rsid w:val="007D7749"/>
    <w:rsid w:val="007D7B6E"/>
    <w:rsid w:val="007D7BD1"/>
    <w:rsid w:val="007E00CB"/>
    <w:rsid w:val="007E015A"/>
    <w:rsid w:val="007E0162"/>
    <w:rsid w:val="007E0304"/>
    <w:rsid w:val="007E04EA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38B2"/>
    <w:rsid w:val="007E398D"/>
    <w:rsid w:val="007E41C5"/>
    <w:rsid w:val="007E42F2"/>
    <w:rsid w:val="007E4803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C00"/>
    <w:rsid w:val="007E7E6F"/>
    <w:rsid w:val="007E7F2A"/>
    <w:rsid w:val="007F05E0"/>
    <w:rsid w:val="007F0608"/>
    <w:rsid w:val="007F07A0"/>
    <w:rsid w:val="007F09EC"/>
    <w:rsid w:val="007F0B77"/>
    <w:rsid w:val="007F0B82"/>
    <w:rsid w:val="007F0DD3"/>
    <w:rsid w:val="007F0F6B"/>
    <w:rsid w:val="007F1083"/>
    <w:rsid w:val="007F164C"/>
    <w:rsid w:val="007F164E"/>
    <w:rsid w:val="007F18C0"/>
    <w:rsid w:val="007F1C9A"/>
    <w:rsid w:val="007F20A9"/>
    <w:rsid w:val="007F21F8"/>
    <w:rsid w:val="007F2283"/>
    <w:rsid w:val="007F2477"/>
    <w:rsid w:val="007F2A0C"/>
    <w:rsid w:val="007F2DBB"/>
    <w:rsid w:val="007F2ED4"/>
    <w:rsid w:val="007F3018"/>
    <w:rsid w:val="007F339E"/>
    <w:rsid w:val="007F34E1"/>
    <w:rsid w:val="007F387E"/>
    <w:rsid w:val="007F3960"/>
    <w:rsid w:val="007F3BF2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4EA"/>
    <w:rsid w:val="007F6562"/>
    <w:rsid w:val="007F65F2"/>
    <w:rsid w:val="007F6772"/>
    <w:rsid w:val="007F6AD2"/>
    <w:rsid w:val="007F70D6"/>
    <w:rsid w:val="007F7237"/>
    <w:rsid w:val="007F7604"/>
    <w:rsid w:val="007F7733"/>
    <w:rsid w:val="007F7864"/>
    <w:rsid w:val="007F795B"/>
    <w:rsid w:val="007F7C0E"/>
    <w:rsid w:val="007F7E1A"/>
    <w:rsid w:val="00800104"/>
    <w:rsid w:val="00800184"/>
    <w:rsid w:val="0080019F"/>
    <w:rsid w:val="00800312"/>
    <w:rsid w:val="008003A8"/>
    <w:rsid w:val="00800994"/>
    <w:rsid w:val="00800D5F"/>
    <w:rsid w:val="00800F73"/>
    <w:rsid w:val="008013B8"/>
    <w:rsid w:val="008013CF"/>
    <w:rsid w:val="008016C8"/>
    <w:rsid w:val="0080179D"/>
    <w:rsid w:val="00801838"/>
    <w:rsid w:val="008018DC"/>
    <w:rsid w:val="00801DF5"/>
    <w:rsid w:val="008020EA"/>
    <w:rsid w:val="00802142"/>
    <w:rsid w:val="00802410"/>
    <w:rsid w:val="008025AA"/>
    <w:rsid w:val="008025F0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4B6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1F7"/>
    <w:rsid w:val="00810933"/>
    <w:rsid w:val="00810DE9"/>
    <w:rsid w:val="00810EAE"/>
    <w:rsid w:val="00811036"/>
    <w:rsid w:val="008111DB"/>
    <w:rsid w:val="00811A86"/>
    <w:rsid w:val="00811CA6"/>
    <w:rsid w:val="00812027"/>
    <w:rsid w:val="008123D5"/>
    <w:rsid w:val="008124FE"/>
    <w:rsid w:val="008127B0"/>
    <w:rsid w:val="00812A11"/>
    <w:rsid w:val="00812FE3"/>
    <w:rsid w:val="00813049"/>
    <w:rsid w:val="0081320A"/>
    <w:rsid w:val="00813297"/>
    <w:rsid w:val="00813672"/>
    <w:rsid w:val="00813CE0"/>
    <w:rsid w:val="00813D2B"/>
    <w:rsid w:val="00814072"/>
    <w:rsid w:val="0081413B"/>
    <w:rsid w:val="008142CD"/>
    <w:rsid w:val="0081433F"/>
    <w:rsid w:val="008144DC"/>
    <w:rsid w:val="00814500"/>
    <w:rsid w:val="00814B38"/>
    <w:rsid w:val="00814B65"/>
    <w:rsid w:val="00814BD6"/>
    <w:rsid w:val="00814D2B"/>
    <w:rsid w:val="00815076"/>
    <w:rsid w:val="0081529F"/>
    <w:rsid w:val="008153F0"/>
    <w:rsid w:val="008154B6"/>
    <w:rsid w:val="008155E8"/>
    <w:rsid w:val="00815706"/>
    <w:rsid w:val="00815D64"/>
    <w:rsid w:val="00815F20"/>
    <w:rsid w:val="00815F93"/>
    <w:rsid w:val="00816292"/>
    <w:rsid w:val="00816A54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E98"/>
    <w:rsid w:val="00817F27"/>
    <w:rsid w:val="00820634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3069"/>
    <w:rsid w:val="008231D6"/>
    <w:rsid w:val="00823335"/>
    <w:rsid w:val="008235E4"/>
    <w:rsid w:val="008236AE"/>
    <w:rsid w:val="008237B2"/>
    <w:rsid w:val="00823B2A"/>
    <w:rsid w:val="00823F61"/>
    <w:rsid w:val="0082426E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4AC"/>
    <w:rsid w:val="00827639"/>
    <w:rsid w:val="008276F8"/>
    <w:rsid w:val="00827782"/>
    <w:rsid w:val="00827A41"/>
    <w:rsid w:val="00827AF3"/>
    <w:rsid w:val="00830BDB"/>
    <w:rsid w:val="00830CAD"/>
    <w:rsid w:val="0083179C"/>
    <w:rsid w:val="00832142"/>
    <w:rsid w:val="00832757"/>
    <w:rsid w:val="008327CF"/>
    <w:rsid w:val="00832C05"/>
    <w:rsid w:val="00832C18"/>
    <w:rsid w:val="00832CAF"/>
    <w:rsid w:val="00832D3B"/>
    <w:rsid w:val="00832EFC"/>
    <w:rsid w:val="0083311A"/>
    <w:rsid w:val="0083372E"/>
    <w:rsid w:val="00834178"/>
    <w:rsid w:val="0083417A"/>
    <w:rsid w:val="008342B0"/>
    <w:rsid w:val="00834512"/>
    <w:rsid w:val="008348BC"/>
    <w:rsid w:val="008349E7"/>
    <w:rsid w:val="00834BF0"/>
    <w:rsid w:val="00834FBF"/>
    <w:rsid w:val="0083502E"/>
    <w:rsid w:val="008350E9"/>
    <w:rsid w:val="008357ED"/>
    <w:rsid w:val="00835AE4"/>
    <w:rsid w:val="00835B82"/>
    <w:rsid w:val="00835D16"/>
    <w:rsid w:val="00835E69"/>
    <w:rsid w:val="00835F1B"/>
    <w:rsid w:val="00835FAA"/>
    <w:rsid w:val="00836133"/>
    <w:rsid w:val="008362A3"/>
    <w:rsid w:val="0083657B"/>
    <w:rsid w:val="00836687"/>
    <w:rsid w:val="00836769"/>
    <w:rsid w:val="008368D9"/>
    <w:rsid w:val="00836B5B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573"/>
    <w:rsid w:val="008419A1"/>
    <w:rsid w:val="00841A4D"/>
    <w:rsid w:val="00841EE6"/>
    <w:rsid w:val="00841F22"/>
    <w:rsid w:val="00841FA0"/>
    <w:rsid w:val="00841FB4"/>
    <w:rsid w:val="00842061"/>
    <w:rsid w:val="008421B6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713"/>
    <w:rsid w:val="00845A92"/>
    <w:rsid w:val="00845EB3"/>
    <w:rsid w:val="00845F51"/>
    <w:rsid w:val="00846106"/>
    <w:rsid w:val="00846273"/>
    <w:rsid w:val="00846467"/>
    <w:rsid w:val="00846661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F69"/>
    <w:rsid w:val="008504B4"/>
    <w:rsid w:val="00850AE8"/>
    <w:rsid w:val="00850B13"/>
    <w:rsid w:val="00850ECE"/>
    <w:rsid w:val="008518DE"/>
    <w:rsid w:val="00851B22"/>
    <w:rsid w:val="00851B92"/>
    <w:rsid w:val="00851C03"/>
    <w:rsid w:val="00851DA8"/>
    <w:rsid w:val="00852302"/>
    <w:rsid w:val="00852338"/>
    <w:rsid w:val="0085249E"/>
    <w:rsid w:val="00852AA6"/>
    <w:rsid w:val="00853154"/>
    <w:rsid w:val="00853C38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257"/>
    <w:rsid w:val="00855A71"/>
    <w:rsid w:val="00855E72"/>
    <w:rsid w:val="00856301"/>
    <w:rsid w:val="008565AC"/>
    <w:rsid w:val="008569DF"/>
    <w:rsid w:val="00856A7B"/>
    <w:rsid w:val="00856BDA"/>
    <w:rsid w:val="00856D2B"/>
    <w:rsid w:val="00856E4A"/>
    <w:rsid w:val="00856EA0"/>
    <w:rsid w:val="0085722A"/>
    <w:rsid w:val="00857686"/>
    <w:rsid w:val="00857840"/>
    <w:rsid w:val="00857C34"/>
    <w:rsid w:val="00860066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584"/>
    <w:rsid w:val="008626B0"/>
    <w:rsid w:val="00862988"/>
    <w:rsid w:val="008629C5"/>
    <w:rsid w:val="00862A4E"/>
    <w:rsid w:val="00862BA2"/>
    <w:rsid w:val="00862FBE"/>
    <w:rsid w:val="00863045"/>
    <w:rsid w:val="00863096"/>
    <w:rsid w:val="00863479"/>
    <w:rsid w:val="0086367F"/>
    <w:rsid w:val="008637D9"/>
    <w:rsid w:val="00863A2C"/>
    <w:rsid w:val="00863AA0"/>
    <w:rsid w:val="00863C19"/>
    <w:rsid w:val="00863F53"/>
    <w:rsid w:val="0086499F"/>
    <w:rsid w:val="00864A9F"/>
    <w:rsid w:val="00864C02"/>
    <w:rsid w:val="00864C25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70018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755"/>
    <w:rsid w:val="00875905"/>
    <w:rsid w:val="00875BC6"/>
    <w:rsid w:val="00875F79"/>
    <w:rsid w:val="00875FBD"/>
    <w:rsid w:val="00876A44"/>
    <w:rsid w:val="00876AC7"/>
    <w:rsid w:val="00876BFB"/>
    <w:rsid w:val="00876CB3"/>
    <w:rsid w:val="0087744E"/>
    <w:rsid w:val="0087763F"/>
    <w:rsid w:val="008776B7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C63"/>
    <w:rsid w:val="00881F28"/>
    <w:rsid w:val="008829DC"/>
    <w:rsid w:val="00882BB1"/>
    <w:rsid w:val="00883004"/>
    <w:rsid w:val="00883B7D"/>
    <w:rsid w:val="00883ED6"/>
    <w:rsid w:val="00884255"/>
    <w:rsid w:val="0088425B"/>
    <w:rsid w:val="0088481D"/>
    <w:rsid w:val="00884AD8"/>
    <w:rsid w:val="00884CDF"/>
    <w:rsid w:val="0088550B"/>
    <w:rsid w:val="00885517"/>
    <w:rsid w:val="0088577A"/>
    <w:rsid w:val="0088579F"/>
    <w:rsid w:val="00885CF4"/>
    <w:rsid w:val="00885D22"/>
    <w:rsid w:val="00885D5D"/>
    <w:rsid w:val="00885EC9"/>
    <w:rsid w:val="00885F46"/>
    <w:rsid w:val="00885F51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773"/>
    <w:rsid w:val="008879BE"/>
    <w:rsid w:val="00887F3D"/>
    <w:rsid w:val="00887FEF"/>
    <w:rsid w:val="0089015D"/>
    <w:rsid w:val="00890307"/>
    <w:rsid w:val="00890450"/>
    <w:rsid w:val="008907B2"/>
    <w:rsid w:val="00890BCD"/>
    <w:rsid w:val="00890C61"/>
    <w:rsid w:val="00890D48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3F1"/>
    <w:rsid w:val="008938BE"/>
    <w:rsid w:val="008938F6"/>
    <w:rsid w:val="00893B3B"/>
    <w:rsid w:val="00893BA4"/>
    <w:rsid w:val="00893DB3"/>
    <w:rsid w:val="008940C1"/>
    <w:rsid w:val="008947E5"/>
    <w:rsid w:val="008948A0"/>
    <w:rsid w:val="00894A2E"/>
    <w:rsid w:val="00894ADC"/>
    <w:rsid w:val="00894DAA"/>
    <w:rsid w:val="0089522B"/>
    <w:rsid w:val="00895243"/>
    <w:rsid w:val="00895286"/>
    <w:rsid w:val="0089535B"/>
    <w:rsid w:val="00895A0C"/>
    <w:rsid w:val="00895E21"/>
    <w:rsid w:val="008961A5"/>
    <w:rsid w:val="0089699C"/>
    <w:rsid w:val="008969C4"/>
    <w:rsid w:val="008969CD"/>
    <w:rsid w:val="00896AC2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FA7"/>
    <w:rsid w:val="008A0166"/>
    <w:rsid w:val="008A0173"/>
    <w:rsid w:val="008A02D6"/>
    <w:rsid w:val="008A0339"/>
    <w:rsid w:val="008A03A0"/>
    <w:rsid w:val="008A0473"/>
    <w:rsid w:val="008A04C7"/>
    <w:rsid w:val="008A0A22"/>
    <w:rsid w:val="008A0EBB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53"/>
    <w:rsid w:val="008A3FC5"/>
    <w:rsid w:val="008A42D8"/>
    <w:rsid w:val="008A457F"/>
    <w:rsid w:val="008A4D05"/>
    <w:rsid w:val="008A4DAC"/>
    <w:rsid w:val="008A4E04"/>
    <w:rsid w:val="008A4E7E"/>
    <w:rsid w:val="008A53C3"/>
    <w:rsid w:val="008A56E4"/>
    <w:rsid w:val="008A56E7"/>
    <w:rsid w:val="008A588D"/>
    <w:rsid w:val="008A59E9"/>
    <w:rsid w:val="008A5C28"/>
    <w:rsid w:val="008A5CBE"/>
    <w:rsid w:val="008A5D63"/>
    <w:rsid w:val="008A5E9C"/>
    <w:rsid w:val="008A62D3"/>
    <w:rsid w:val="008A631F"/>
    <w:rsid w:val="008A63DF"/>
    <w:rsid w:val="008A668F"/>
    <w:rsid w:val="008A68A2"/>
    <w:rsid w:val="008A6D92"/>
    <w:rsid w:val="008A6F97"/>
    <w:rsid w:val="008A6F9D"/>
    <w:rsid w:val="008A7214"/>
    <w:rsid w:val="008A72A4"/>
    <w:rsid w:val="008A745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27A"/>
    <w:rsid w:val="008B07C2"/>
    <w:rsid w:val="008B097E"/>
    <w:rsid w:val="008B0CD0"/>
    <w:rsid w:val="008B0D15"/>
    <w:rsid w:val="008B0F4C"/>
    <w:rsid w:val="008B0F9B"/>
    <w:rsid w:val="008B10C0"/>
    <w:rsid w:val="008B130E"/>
    <w:rsid w:val="008B1651"/>
    <w:rsid w:val="008B175A"/>
    <w:rsid w:val="008B182D"/>
    <w:rsid w:val="008B18CE"/>
    <w:rsid w:val="008B1A92"/>
    <w:rsid w:val="008B2052"/>
    <w:rsid w:val="008B21F5"/>
    <w:rsid w:val="008B269F"/>
    <w:rsid w:val="008B2A2E"/>
    <w:rsid w:val="008B2AB2"/>
    <w:rsid w:val="008B2D1D"/>
    <w:rsid w:val="008B2D5B"/>
    <w:rsid w:val="008B2DEB"/>
    <w:rsid w:val="008B31BA"/>
    <w:rsid w:val="008B3779"/>
    <w:rsid w:val="008B3B11"/>
    <w:rsid w:val="008B3D18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4DD5"/>
    <w:rsid w:val="008B5448"/>
    <w:rsid w:val="008B5577"/>
    <w:rsid w:val="008B55DA"/>
    <w:rsid w:val="008B593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B7B7C"/>
    <w:rsid w:val="008B7FD5"/>
    <w:rsid w:val="008C017B"/>
    <w:rsid w:val="008C0581"/>
    <w:rsid w:val="008C0742"/>
    <w:rsid w:val="008C112E"/>
    <w:rsid w:val="008C1161"/>
    <w:rsid w:val="008C148F"/>
    <w:rsid w:val="008C18DD"/>
    <w:rsid w:val="008C1A85"/>
    <w:rsid w:val="008C1C56"/>
    <w:rsid w:val="008C1D87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B7E"/>
    <w:rsid w:val="008C3C97"/>
    <w:rsid w:val="008C3F5D"/>
    <w:rsid w:val="008C40F2"/>
    <w:rsid w:val="008C41E5"/>
    <w:rsid w:val="008C44E1"/>
    <w:rsid w:val="008C489D"/>
    <w:rsid w:val="008C4B47"/>
    <w:rsid w:val="008C570A"/>
    <w:rsid w:val="008C59D5"/>
    <w:rsid w:val="008C5B10"/>
    <w:rsid w:val="008C5CB5"/>
    <w:rsid w:val="008C5FA3"/>
    <w:rsid w:val="008C66A5"/>
    <w:rsid w:val="008C6970"/>
    <w:rsid w:val="008C69DC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152"/>
    <w:rsid w:val="008C7245"/>
    <w:rsid w:val="008C74B3"/>
    <w:rsid w:val="008C74CC"/>
    <w:rsid w:val="008C76D5"/>
    <w:rsid w:val="008C7F77"/>
    <w:rsid w:val="008D0306"/>
    <w:rsid w:val="008D0459"/>
    <w:rsid w:val="008D05D2"/>
    <w:rsid w:val="008D069D"/>
    <w:rsid w:val="008D075B"/>
    <w:rsid w:val="008D0A7A"/>
    <w:rsid w:val="008D0A93"/>
    <w:rsid w:val="008D0B27"/>
    <w:rsid w:val="008D13DC"/>
    <w:rsid w:val="008D1470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9D7"/>
    <w:rsid w:val="008D2AF7"/>
    <w:rsid w:val="008D2C14"/>
    <w:rsid w:val="008D3208"/>
    <w:rsid w:val="008D334F"/>
    <w:rsid w:val="008D38D8"/>
    <w:rsid w:val="008D399A"/>
    <w:rsid w:val="008D4318"/>
    <w:rsid w:val="008D453F"/>
    <w:rsid w:val="008D47A9"/>
    <w:rsid w:val="008D481C"/>
    <w:rsid w:val="008D49A7"/>
    <w:rsid w:val="008D4B80"/>
    <w:rsid w:val="008D4EDC"/>
    <w:rsid w:val="008D508F"/>
    <w:rsid w:val="008D538D"/>
    <w:rsid w:val="008D553A"/>
    <w:rsid w:val="008D5658"/>
    <w:rsid w:val="008D5879"/>
    <w:rsid w:val="008D592F"/>
    <w:rsid w:val="008D5980"/>
    <w:rsid w:val="008D5998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90"/>
    <w:rsid w:val="008D7482"/>
    <w:rsid w:val="008D74E8"/>
    <w:rsid w:val="008D7554"/>
    <w:rsid w:val="008D7615"/>
    <w:rsid w:val="008D76A0"/>
    <w:rsid w:val="008D7787"/>
    <w:rsid w:val="008D7DEB"/>
    <w:rsid w:val="008E00A6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92E"/>
    <w:rsid w:val="008E1B6C"/>
    <w:rsid w:val="008E1BD6"/>
    <w:rsid w:val="008E1C85"/>
    <w:rsid w:val="008E1FDF"/>
    <w:rsid w:val="008E2051"/>
    <w:rsid w:val="008E20D6"/>
    <w:rsid w:val="008E20EC"/>
    <w:rsid w:val="008E225F"/>
    <w:rsid w:val="008E2562"/>
    <w:rsid w:val="008E2942"/>
    <w:rsid w:val="008E2B2E"/>
    <w:rsid w:val="008E2B47"/>
    <w:rsid w:val="008E2E73"/>
    <w:rsid w:val="008E2E8C"/>
    <w:rsid w:val="008E354D"/>
    <w:rsid w:val="008E378A"/>
    <w:rsid w:val="008E3F52"/>
    <w:rsid w:val="008E412D"/>
    <w:rsid w:val="008E451A"/>
    <w:rsid w:val="008E48FD"/>
    <w:rsid w:val="008E4CA5"/>
    <w:rsid w:val="008E4CE0"/>
    <w:rsid w:val="008E52DD"/>
    <w:rsid w:val="008E5412"/>
    <w:rsid w:val="008E5625"/>
    <w:rsid w:val="008E5B5F"/>
    <w:rsid w:val="008E5D5A"/>
    <w:rsid w:val="008E61CF"/>
    <w:rsid w:val="008E624A"/>
    <w:rsid w:val="008E6788"/>
    <w:rsid w:val="008E678D"/>
    <w:rsid w:val="008E695F"/>
    <w:rsid w:val="008E743E"/>
    <w:rsid w:val="008E7634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2E0"/>
    <w:rsid w:val="008F22E6"/>
    <w:rsid w:val="008F24F2"/>
    <w:rsid w:val="008F27D8"/>
    <w:rsid w:val="008F2A8C"/>
    <w:rsid w:val="008F2ADD"/>
    <w:rsid w:val="008F2F61"/>
    <w:rsid w:val="008F3069"/>
    <w:rsid w:val="008F35F6"/>
    <w:rsid w:val="008F39A7"/>
    <w:rsid w:val="008F3B64"/>
    <w:rsid w:val="008F3D2D"/>
    <w:rsid w:val="008F3D7C"/>
    <w:rsid w:val="008F3DC9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5C7"/>
    <w:rsid w:val="008F7886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22B"/>
    <w:rsid w:val="009022BC"/>
    <w:rsid w:val="0090255A"/>
    <w:rsid w:val="00902686"/>
    <w:rsid w:val="009026C6"/>
    <w:rsid w:val="00902734"/>
    <w:rsid w:val="00903281"/>
    <w:rsid w:val="009036BA"/>
    <w:rsid w:val="009038A1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91A"/>
    <w:rsid w:val="00905A06"/>
    <w:rsid w:val="00905CB3"/>
    <w:rsid w:val="00905F49"/>
    <w:rsid w:val="00906100"/>
    <w:rsid w:val="009064F9"/>
    <w:rsid w:val="00906700"/>
    <w:rsid w:val="009067B8"/>
    <w:rsid w:val="00906EED"/>
    <w:rsid w:val="00907071"/>
    <w:rsid w:val="0090713C"/>
    <w:rsid w:val="0090715C"/>
    <w:rsid w:val="009076AC"/>
    <w:rsid w:val="009078BD"/>
    <w:rsid w:val="00907BEE"/>
    <w:rsid w:val="00910874"/>
    <w:rsid w:val="009108A7"/>
    <w:rsid w:val="00910AD6"/>
    <w:rsid w:val="00910C2A"/>
    <w:rsid w:val="00910E02"/>
    <w:rsid w:val="009115EA"/>
    <w:rsid w:val="00911A5A"/>
    <w:rsid w:val="00911D94"/>
    <w:rsid w:val="00911E1A"/>
    <w:rsid w:val="0091225D"/>
    <w:rsid w:val="009123B9"/>
    <w:rsid w:val="0091250D"/>
    <w:rsid w:val="00912A63"/>
    <w:rsid w:val="00912A96"/>
    <w:rsid w:val="00912F6D"/>
    <w:rsid w:val="00913273"/>
    <w:rsid w:val="00913524"/>
    <w:rsid w:val="00913AF7"/>
    <w:rsid w:val="00913B67"/>
    <w:rsid w:val="00913F4C"/>
    <w:rsid w:val="00913F80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8D7"/>
    <w:rsid w:val="00915CB4"/>
    <w:rsid w:val="0091610F"/>
    <w:rsid w:val="009161BA"/>
    <w:rsid w:val="009167E0"/>
    <w:rsid w:val="00916A9C"/>
    <w:rsid w:val="00916AB2"/>
    <w:rsid w:val="00916E01"/>
    <w:rsid w:val="00917E7F"/>
    <w:rsid w:val="009206F0"/>
    <w:rsid w:val="0092078E"/>
    <w:rsid w:val="00920848"/>
    <w:rsid w:val="0092165A"/>
    <w:rsid w:val="009216BF"/>
    <w:rsid w:val="009218D2"/>
    <w:rsid w:val="0092190A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52"/>
    <w:rsid w:val="009235CF"/>
    <w:rsid w:val="00923821"/>
    <w:rsid w:val="00924108"/>
    <w:rsid w:val="0092416F"/>
    <w:rsid w:val="0092450B"/>
    <w:rsid w:val="009249E2"/>
    <w:rsid w:val="00924B69"/>
    <w:rsid w:val="00924B75"/>
    <w:rsid w:val="0092507E"/>
    <w:rsid w:val="009250C2"/>
    <w:rsid w:val="00925267"/>
    <w:rsid w:val="0092570A"/>
    <w:rsid w:val="00925836"/>
    <w:rsid w:val="00925B66"/>
    <w:rsid w:val="00925CF6"/>
    <w:rsid w:val="00925D54"/>
    <w:rsid w:val="00925DD1"/>
    <w:rsid w:val="00926035"/>
    <w:rsid w:val="0092606B"/>
    <w:rsid w:val="009260EC"/>
    <w:rsid w:val="00926264"/>
    <w:rsid w:val="00926595"/>
    <w:rsid w:val="00926802"/>
    <w:rsid w:val="0092698B"/>
    <w:rsid w:val="009269EB"/>
    <w:rsid w:val="0092745D"/>
    <w:rsid w:val="00927522"/>
    <w:rsid w:val="009277AA"/>
    <w:rsid w:val="00927817"/>
    <w:rsid w:val="0092784B"/>
    <w:rsid w:val="0092793C"/>
    <w:rsid w:val="009279AF"/>
    <w:rsid w:val="00927E6A"/>
    <w:rsid w:val="00927E7E"/>
    <w:rsid w:val="0093011E"/>
    <w:rsid w:val="009301E4"/>
    <w:rsid w:val="00930305"/>
    <w:rsid w:val="0093063D"/>
    <w:rsid w:val="009306CD"/>
    <w:rsid w:val="009309A1"/>
    <w:rsid w:val="00930A2E"/>
    <w:rsid w:val="00930BA9"/>
    <w:rsid w:val="00931239"/>
    <w:rsid w:val="0093135E"/>
    <w:rsid w:val="009313F8"/>
    <w:rsid w:val="0093188C"/>
    <w:rsid w:val="00931985"/>
    <w:rsid w:val="00931B00"/>
    <w:rsid w:val="00931DF8"/>
    <w:rsid w:val="0093202E"/>
    <w:rsid w:val="00932109"/>
    <w:rsid w:val="009322AC"/>
    <w:rsid w:val="009324B1"/>
    <w:rsid w:val="009325E0"/>
    <w:rsid w:val="009326B1"/>
    <w:rsid w:val="009327B5"/>
    <w:rsid w:val="00932A20"/>
    <w:rsid w:val="00932B6B"/>
    <w:rsid w:val="009331D7"/>
    <w:rsid w:val="009331D8"/>
    <w:rsid w:val="00933276"/>
    <w:rsid w:val="0093398A"/>
    <w:rsid w:val="00933A69"/>
    <w:rsid w:val="00933D61"/>
    <w:rsid w:val="00933DE4"/>
    <w:rsid w:val="00934044"/>
    <w:rsid w:val="009340DA"/>
    <w:rsid w:val="009345CD"/>
    <w:rsid w:val="00934760"/>
    <w:rsid w:val="009349F4"/>
    <w:rsid w:val="009349F6"/>
    <w:rsid w:val="00934AEC"/>
    <w:rsid w:val="00934FFD"/>
    <w:rsid w:val="0093511E"/>
    <w:rsid w:val="00935601"/>
    <w:rsid w:val="009359C0"/>
    <w:rsid w:val="00935AD7"/>
    <w:rsid w:val="00935B52"/>
    <w:rsid w:val="00935C76"/>
    <w:rsid w:val="00936023"/>
    <w:rsid w:val="009360F7"/>
    <w:rsid w:val="0093634D"/>
    <w:rsid w:val="00936808"/>
    <w:rsid w:val="0093684A"/>
    <w:rsid w:val="00936D07"/>
    <w:rsid w:val="009370A6"/>
    <w:rsid w:val="00937325"/>
    <w:rsid w:val="009373C5"/>
    <w:rsid w:val="009378AA"/>
    <w:rsid w:val="00937AC7"/>
    <w:rsid w:val="00937B87"/>
    <w:rsid w:val="00937BAF"/>
    <w:rsid w:val="00937D15"/>
    <w:rsid w:val="00937FDD"/>
    <w:rsid w:val="00940313"/>
    <w:rsid w:val="009409D7"/>
    <w:rsid w:val="00940A5D"/>
    <w:rsid w:val="00940AAF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99"/>
    <w:rsid w:val="009421B3"/>
    <w:rsid w:val="00942BB8"/>
    <w:rsid w:val="00942E21"/>
    <w:rsid w:val="00942EF9"/>
    <w:rsid w:val="009430E9"/>
    <w:rsid w:val="0094335F"/>
    <w:rsid w:val="009435A4"/>
    <w:rsid w:val="0094376F"/>
    <w:rsid w:val="00943997"/>
    <w:rsid w:val="00943F3E"/>
    <w:rsid w:val="00944202"/>
    <w:rsid w:val="00944335"/>
    <w:rsid w:val="009443A2"/>
    <w:rsid w:val="0094484A"/>
    <w:rsid w:val="00944AF4"/>
    <w:rsid w:val="00944FA5"/>
    <w:rsid w:val="00945A9C"/>
    <w:rsid w:val="00945E49"/>
    <w:rsid w:val="009462D8"/>
    <w:rsid w:val="00946388"/>
    <w:rsid w:val="0094649E"/>
    <w:rsid w:val="0094663A"/>
    <w:rsid w:val="00946676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97"/>
    <w:rsid w:val="0095039C"/>
    <w:rsid w:val="009503A1"/>
    <w:rsid w:val="00950781"/>
    <w:rsid w:val="009508CA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7B4"/>
    <w:rsid w:val="0095183E"/>
    <w:rsid w:val="00951995"/>
    <w:rsid w:val="00951C7E"/>
    <w:rsid w:val="00951CF6"/>
    <w:rsid w:val="0095236D"/>
    <w:rsid w:val="0095261D"/>
    <w:rsid w:val="00952ACA"/>
    <w:rsid w:val="00952C70"/>
    <w:rsid w:val="00952E54"/>
    <w:rsid w:val="00952E5D"/>
    <w:rsid w:val="0095315B"/>
    <w:rsid w:val="0095341C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1023"/>
    <w:rsid w:val="009612F1"/>
    <w:rsid w:val="00961502"/>
    <w:rsid w:val="009616FA"/>
    <w:rsid w:val="009618A3"/>
    <w:rsid w:val="00961A61"/>
    <w:rsid w:val="00961E6D"/>
    <w:rsid w:val="00961F21"/>
    <w:rsid w:val="009621FF"/>
    <w:rsid w:val="00962399"/>
    <w:rsid w:val="00962A9E"/>
    <w:rsid w:val="00962E1F"/>
    <w:rsid w:val="00963099"/>
    <w:rsid w:val="0096317E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790"/>
    <w:rsid w:val="0096597E"/>
    <w:rsid w:val="009659EA"/>
    <w:rsid w:val="0096691D"/>
    <w:rsid w:val="00966EC4"/>
    <w:rsid w:val="0096722C"/>
    <w:rsid w:val="0096766C"/>
    <w:rsid w:val="00967807"/>
    <w:rsid w:val="00967851"/>
    <w:rsid w:val="00967D2D"/>
    <w:rsid w:val="009702F0"/>
    <w:rsid w:val="0097066D"/>
    <w:rsid w:val="0097089C"/>
    <w:rsid w:val="00970F7A"/>
    <w:rsid w:val="00970FE3"/>
    <w:rsid w:val="00971071"/>
    <w:rsid w:val="00971460"/>
    <w:rsid w:val="0097164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5D5"/>
    <w:rsid w:val="009807DE"/>
    <w:rsid w:val="009809DD"/>
    <w:rsid w:val="00980ACA"/>
    <w:rsid w:val="00980F14"/>
    <w:rsid w:val="0098133E"/>
    <w:rsid w:val="00981672"/>
    <w:rsid w:val="009816C1"/>
    <w:rsid w:val="00981BAF"/>
    <w:rsid w:val="00982277"/>
    <w:rsid w:val="00982314"/>
    <w:rsid w:val="00982399"/>
    <w:rsid w:val="00982768"/>
    <w:rsid w:val="00982773"/>
    <w:rsid w:val="00982AB4"/>
    <w:rsid w:val="00982E67"/>
    <w:rsid w:val="00983007"/>
    <w:rsid w:val="00983061"/>
    <w:rsid w:val="00983223"/>
    <w:rsid w:val="009834EF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B76"/>
    <w:rsid w:val="00984C7B"/>
    <w:rsid w:val="00984C8E"/>
    <w:rsid w:val="00984D6B"/>
    <w:rsid w:val="00984E96"/>
    <w:rsid w:val="0098511E"/>
    <w:rsid w:val="00985133"/>
    <w:rsid w:val="0098541D"/>
    <w:rsid w:val="009855A9"/>
    <w:rsid w:val="00985BA2"/>
    <w:rsid w:val="00985CA4"/>
    <w:rsid w:val="00986100"/>
    <w:rsid w:val="00986775"/>
    <w:rsid w:val="00986956"/>
    <w:rsid w:val="00986B31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7F3"/>
    <w:rsid w:val="00991872"/>
    <w:rsid w:val="00991F39"/>
    <w:rsid w:val="009925C2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4AD"/>
    <w:rsid w:val="00996A8B"/>
    <w:rsid w:val="00996C12"/>
    <w:rsid w:val="00996CD4"/>
    <w:rsid w:val="00996E23"/>
    <w:rsid w:val="0099731A"/>
    <w:rsid w:val="00997349"/>
    <w:rsid w:val="009973EC"/>
    <w:rsid w:val="009975D0"/>
    <w:rsid w:val="009979D6"/>
    <w:rsid w:val="00997CA3"/>
    <w:rsid w:val="00997DCE"/>
    <w:rsid w:val="00997F84"/>
    <w:rsid w:val="009A0212"/>
    <w:rsid w:val="009A031F"/>
    <w:rsid w:val="009A0325"/>
    <w:rsid w:val="009A0363"/>
    <w:rsid w:val="009A0488"/>
    <w:rsid w:val="009A0874"/>
    <w:rsid w:val="009A0877"/>
    <w:rsid w:val="009A0946"/>
    <w:rsid w:val="009A0C1F"/>
    <w:rsid w:val="009A0ED2"/>
    <w:rsid w:val="009A12A5"/>
    <w:rsid w:val="009A1C13"/>
    <w:rsid w:val="009A1DFF"/>
    <w:rsid w:val="009A1F78"/>
    <w:rsid w:val="009A2015"/>
    <w:rsid w:val="009A2144"/>
    <w:rsid w:val="009A246A"/>
    <w:rsid w:val="009A267B"/>
    <w:rsid w:val="009A2895"/>
    <w:rsid w:val="009A2D49"/>
    <w:rsid w:val="009A3183"/>
    <w:rsid w:val="009A32D7"/>
    <w:rsid w:val="009A3543"/>
    <w:rsid w:val="009A3576"/>
    <w:rsid w:val="009A364A"/>
    <w:rsid w:val="009A3A6D"/>
    <w:rsid w:val="009A3AB5"/>
    <w:rsid w:val="009A3BA5"/>
    <w:rsid w:val="009A4158"/>
    <w:rsid w:val="009A43B2"/>
    <w:rsid w:val="009A4AA9"/>
    <w:rsid w:val="009A516A"/>
    <w:rsid w:val="009A557B"/>
    <w:rsid w:val="009A56A7"/>
    <w:rsid w:val="009A6127"/>
    <w:rsid w:val="009A6198"/>
    <w:rsid w:val="009A62DC"/>
    <w:rsid w:val="009A637B"/>
    <w:rsid w:val="009A6456"/>
    <w:rsid w:val="009A6C1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4F"/>
    <w:rsid w:val="009B0892"/>
    <w:rsid w:val="009B0A46"/>
    <w:rsid w:val="009B0AB0"/>
    <w:rsid w:val="009B0B3A"/>
    <w:rsid w:val="009B0C83"/>
    <w:rsid w:val="009B0E30"/>
    <w:rsid w:val="009B0E84"/>
    <w:rsid w:val="009B0EC8"/>
    <w:rsid w:val="009B10F6"/>
    <w:rsid w:val="009B1823"/>
    <w:rsid w:val="009B1A14"/>
    <w:rsid w:val="009B1BD2"/>
    <w:rsid w:val="009B2568"/>
    <w:rsid w:val="009B2E47"/>
    <w:rsid w:val="009B2FD9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89F"/>
    <w:rsid w:val="009B4974"/>
    <w:rsid w:val="009B4C1C"/>
    <w:rsid w:val="009B4C24"/>
    <w:rsid w:val="009B5303"/>
    <w:rsid w:val="009B5821"/>
    <w:rsid w:val="009B584A"/>
    <w:rsid w:val="009B588C"/>
    <w:rsid w:val="009B6685"/>
    <w:rsid w:val="009B67BC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EF"/>
    <w:rsid w:val="009C06F0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5F"/>
    <w:rsid w:val="009C27B0"/>
    <w:rsid w:val="009C281C"/>
    <w:rsid w:val="009C2AB0"/>
    <w:rsid w:val="009C2B69"/>
    <w:rsid w:val="009C2D42"/>
    <w:rsid w:val="009C3D88"/>
    <w:rsid w:val="009C42A3"/>
    <w:rsid w:val="009C4B76"/>
    <w:rsid w:val="009C519A"/>
    <w:rsid w:val="009C520B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E5F"/>
    <w:rsid w:val="009C6E93"/>
    <w:rsid w:val="009C7183"/>
    <w:rsid w:val="009C73C4"/>
    <w:rsid w:val="009C7448"/>
    <w:rsid w:val="009C7CE4"/>
    <w:rsid w:val="009C7F18"/>
    <w:rsid w:val="009C7F47"/>
    <w:rsid w:val="009C7F7E"/>
    <w:rsid w:val="009C7FB3"/>
    <w:rsid w:val="009D0361"/>
    <w:rsid w:val="009D0720"/>
    <w:rsid w:val="009D0748"/>
    <w:rsid w:val="009D082D"/>
    <w:rsid w:val="009D0BA9"/>
    <w:rsid w:val="009D0C8D"/>
    <w:rsid w:val="009D0DC6"/>
    <w:rsid w:val="009D0FF0"/>
    <w:rsid w:val="009D1342"/>
    <w:rsid w:val="009D15EA"/>
    <w:rsid w:val="009D1B3E"/>
    <w:rsid w:val="009D1BBA"/>
    <w:rsid w:val="009D1ED3"/>
    <w:rsid w:val="009D1F69"/>
    <w:rsid w:val="009D2118"/>
    <w:rsid w:val="009D22EA"/>
    <w:rsid w:val="009D2453"/>
    <w:rsid w:val="009D2C9E"/>
    <w:rsid w:val="009D2CDE"/>
    <w:rsid w:val="009D2EA2"/>
    <w:rsid w:val="009D2F5B"/>
    <w:rsid w:val="009D3295"/>
    <w:rsid w:val="009D338A"/>
    <w:rsid w:val="009D37D7"/>
    <w:rsid w:val="009D38BC"/>
    <w:rsid w:val="009D394E"/>
    <w:rsid w:val="009D3E52"/>
    <w:rsid w:val="009D40C3"/>
    <w:rsid w:val="009D422B"/>
    <w:rsid w:val="009D4303"/>
    <w:rsid w:val="009D4455"/>
    <w:rsid w:val="009D45F2"/>
    <w:rsid w:val="009D478C"/>
    <w:rsid w:val="009D4998"/>
    <w:rsid w:val="009D49A4"/>
    <w:rsid w:val="009D4A8E"/>
    <w:rsid w:val="009D4DA3"/>
    <w:rsid w:val="009D4F83"/>
    <w:rsid w:val="009D548D"/>
    <w:rsid w:val="009D56EE"/>
    <w:rsid w:val="009D5758"/>
    <w:rsid w:val="009D5AC2"/>
    <w:rsid w:val="009D5BBF"/>
    <w:rsid w:val="009D610C"/>
    <w:rsid w:val="009D62E7"/>
    <w:rsid w:val="009D635A"/>
    <w:rsid w:val="009D6624"/>
    <w:rsid w:val="009D67D5"/>
    <w:rsid w:val="009D6904"/>
    <w:rsid w:val="009D6BF6"/>
    <w:rsid w:val="009D6D66"/>
    <w:rsid w:val="009D6EEF"/>
    <w:rsid w:val="009D6F4D"/>
    <w:rsid w:val="009D6FD1"/>
    <w:rsid w:val="009D75A4"/>
    <w:rsid w:val="009D75CB"/>
    <w:rsid w:val="009D770F"/>
    <w:rsid w:val="009D785E"/>
    <w:rsid w:val="009D7D08"/>
    <w:rsid w:val="009D7E55"/>
    <w:rsid w:val="009E04A9"/>
    <w:rsid w:val="009E04FB"/>
    <w:rsid w:val="009E0871"/>
    <w:rsid w:val="009E0948"/>
    <w:rsid w:val="009E0A63"/>
    <w:rsid w:val="009E0D63"/>
    <w:rsid w:val="009E1137"/>
    <w:rsid w:val="009E15DA"/>
    <w:rsid w:val="009E176B"/>
    <w:rsid w:val="009E1796"/>
    <w:rsid w:val="009E19D9"/>
    <w:rsid w:val="009E1E2C"/>
    <w:rsid w:val="009E1F70"/>
    <w:rsid w:val="009E1F79"/>
    <w:rsid w:val="009E1FD7"/>
    <w:rsid w:val="009E21A4"/>
    <w:rsid w:val="009E2BE6"/>
    <w:rsid w:val="009E2DBB"/>
    <w:rsid w:val="009E2DD3"/>
    <w:rsid w:val="009E2EAE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7C"/>
    <w:rsid w:val="009F0EC1"/>
    <w:rsid w:val="009F0F12"/>
    <w:rsid w:val="009F16BC"/>
    <w:rsid w:val="009F187B"/>
    <w:rsid w:val="009F1933"/>
    <w:rsid w:val="009F1D19"/>
    <w:rsid w:val="009F22F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6C1"/>
    <w:rsid w:val="009F46EF"/>
    <w:rsid w:val="009F483A"/>
    <w:rsid w:val="009F4CBF"/>
    <w:rsid w:val="009F4EDB"/>
    <w:rsid w:val="009F4F05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A26"/>
    <w:rsid w:val="009F6ABD"/>
    <w:rsid w:val="009F6DEA"/>
    <w:rsid w:val="009F7169"/>
    <w:rsid w:val="009F726F"/>
    <w:rsid w:val="009F72EF"/>
    <w:rsid w:val="009F7883"/>
    <w:rsid w:val="009F79BE"/>
    <w:rsid w:val="009F7DA7"/>
    <w:rsid w:val="00A0018E"/>
    <w:rsid w:val="00A00679"/>
    <w:rsid w:val="00A006E2"/>
    <w:rsid w:val="00A00944"/>
    <w:rsid w:val="00A00B60"/>
    <w:rsid w:val="00A00CBF"/>
    <w:rsid w:val="00A01006"/>
    <w:rsid w:val="00A019F1"/>
    <w:rsid w:val="00A020E1"/>
    <w:rsid w:val="00A0229F"/>
    <w:rsid w:val="00A023BF"/>
    <w:rsid w:val="00A02AFD"/>
    <w:rsid w:val="00A02B26"/>
    <w:rsid w:val="00A02BEC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0D"/>
    <w:rsid w:val="00A07065"/>
    <w:rsid w:val="00A0724E"/>
    <w:rsid w:val="00A072A2"/>
    <w:rsid w:val="00A07594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45BE"/>
    <w:rsid w:val="00A145D0"/>
    <w:rsid w:val="00A146B2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36F"/>
    <w:rsid w:val="00A163A7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89B"/>
    <w:rsid w:val="00A179CC"/>
    <w:rsid w:val="00A17C60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1F2E"/>
    <w:rsid w:val="00A2208A"/>
    <w:rsid w:val="00A22132"/>
    <w:rsid w:val="00A22207"/>
    <w:rsid w:val="00A224CD"/>
    <w:rsid w:val="00A22664"/>
    <w:rsid w:val="00A22886"/>
    <w:rsid w:val="00A22934"/>
    <w:rsid w:val="00A22A75"/>
    <w:rsid w:val="00A22D3B"/>
    <w:rsid w:val="00A23243"/>
    <w:rsid w:val="00A232F1"/>
    <w:rsid w:val="00A23590"/>
    <w:rsid w:val="00A23919"/>
    <w:rsid w:val="00A23921"/>
    <w:rsid w:val="00A23B90"/>
    <w:rsid w:val="00A23E0D"/>
    <w:rsid w:val="00A24002"/>
    <w:rsid w:val="00A24520"/>
    <w:rsid w:val="00A2470A"/>
    <w:rsid w:val="00A24804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5F87"/>
    <w:rsid w:val="00A261E4"/>
    <w:rsid w:val="00A265D9"/>
    <w:rsid w:val="00A26883"/>
    <w:rsid w:val="00A26B8F"/>
    <w:rsid w:val="00A26C1E"/>
    <w:rsid w:val="00A26D60"/>
    <w:rsid w:val="00A26EE0"/>
    <w:rsid w:val="00A2702B"/>
    <w:rsid w:val="00A273EE"/>
    <w:rsid w:val="00A279DC"/>
    <w:rsid w:val="00A27A96"/>
    <w:rsid w:val="00A27EDA"/>
    <w:rsid w:val="00A3031C"/>
    <w:rsid w:val="00A3037D"/>
    <w:rsid w:val="00A303B8"/>
    <w:rsid w:val="00A30703"/>
    <w:rsid w:val="00A30709"/>
    <w:rsid w:val="00A30BAE"/>
    <w:rsid w:val="00A30D95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038"/>
    <w:rsid w:val="00A3331F"/>
    <w:rsid w:val="00A337E6"/>
    <w:rsid w:val="00A3393A"/>
    <w:rsid w:val="00A33B55"/>
    <w:rsid w:val="00A33C3B"/>
    <w:rsid w:val="00A33FAF"/>
    <w:rsid w:val="00A341E3"/>
    <w:rsid w:val="00A34685"/>
    <w:rsid w:val="00A3489E"/>
    <w:rsid w:val="00A34DA0"/>
    <w:rsid w:val="00A351B4"/>
    <w:rsid w:val="00A3582E"/>
    <w:rsid w:val="00A35A0B"/>
    <w:rsid w:val="00A35BD0"/>
    <w:rsid w:val="00A35FAC"/>
    <w:rsid w:val="00A362CB"/>
    <w:rsid w:val="00A368D3"/>
    <w:rsid w:val="00A368E3"/>
    <w:rsid w:val="00A36BCD"/>
    <w:rsid w:val="00A36BFF"/>
    <w:rsid w:val="00A36F53"/>
    <w:rsid w:val="00A36F5C"/>
    <w:rsid w:val="00A37413"/>
    <w:rsid w:val="00A3747D"/>
    <w:rsid w:val="00A37A58"/>
    <w:rsid w:val="00A37A59"/>
    <w:rsid w:val="00A37B36"/>
    <w:rsid w:val="00A37D71"/>
    <w:rsid w:val="00A37E05"/>
    <w:rsid w:val="00A403FF"/>
    <w:rsid w:val="00A40531"/>
    <w:rsid w:val="00A40660"/>
    <w:rsid w:val="00A4095F"/>
    <w:rsid w:val="00A40C1E"/>
    <w:rsid w:val="00A41821"/>
    <w:rsid w:val="00A41874"/>
    <w:rsid w:val="00A41C5C"/>
    <w:rsid w:val="00A41EF0"/>
    <w:rsid w:val="00A41FFF"/>
    <w:rsid w:val="00A422A2"/>
    <w:rsid w:val="00A42659"/>
    <w:rsid w:val="00A42B87"/>
    <w:rsid w:val="00A42DE5"/>
    <w:rsid w:val="00A4339C"/>
    <w:rsid w:val="00A4392A"/>
    <w:rsid w:val="00A43963"/>
    <w:rsid w:val="00A43C7C"/>
    <w:rsid w:val="00A44159"/>
    <w:rsid w:val="00A4424E"/>
    <w:rsid w:val="00A442E8"/>
    <w:rsid w:val="00A443DC"/>
    <w:rsid w:val="00A44882"/>
    <w:rsid w:val="00A44C32"/>
    <w:rsid w:val="00A44E28"/>
    <w:rsid w:val="00A44F39"/>
    <w:rsid w:val="00A45116"/>
    <w:rsid w:val="00A45371"/>
    <w:rsid w:val="00A4570E"/>
    <w:rsid w:val="00A4579D"/>
    <w:rsid w:val="00A45A3B"/>
    <w:rsid w:val="00A45C5B"/>
    <w:rsid w:val="00A45EFA"/>
    <w:rsid w:val="00A46451"/>
    <w:rsid w:val="00A465B6"/>
    <w:rsid w:val="00A46AE4"/>
    <w:rsid w:val="00A46FAD"/>
    <w:rsid w:val="00A47B4B"/>
    <w:rsid w:val="00A5027A"/>
    <w:rsid w:val="00A5044D"/>
    <w:rsid w:val="00A50766"/>
    <w:rsid w:val="00A50B00"/>
    <w:rsid w:val="00A50D49"/>
    <w:rsid w:val="00A50FD5"/>
    <w:rsid w:val="00A511FB"/>
    <w:rsid w:val="00A51221"/>
    <w:rsid w:val="00A513FC"/>
    <w:rsid w:val="00A5141B"/>
    <w:rsid w:val="00A514EB"/>
    <w:rsid w:val="00A516E5"/>
    <w:rsid w:val="00A51A53"/>
    <w:rsid w:val="00A51BF9"/>
    <w:rsid w:val="00A51FE6"/>
    <w:rsid w:val="00A5219E"/>
    <w:rsid w:val="00A521E0"/>
    <w:rsid w:val="00A524C8"/>
    <w:rsid w:val="00A5291D"/>
    <w:rsid w:val="00A52AE0"/>
    <w:rsid w:val="00A52D49"/>
    <w:rsid w:val="00A52EDB"/>
    <w:rsid w:val="00A5318E"/>
    <w:rsid w:val="00A53204"/>
    <w:rsid w:val="00A532E0"/>
    <w:rsid w:val="00A53CA9"/>
    <w:rsid w:val="00A53EA5"/>
    <w:rsid w:val="00A5432D"/>
    <w:rsid w:val="00A5452C"/>
    <w:rsid w:val="00A545AC"/>
    <w:rsid w:val="00A547DF"/>
    <w:rsid w:val="00A54A90"/>
    <w:rsid w:val="00A54B0B"/>
    <w:rsid w:val="00A54D16"/>
    <w:rsid w:val="00A54E6B"/>
    <w:rsid w:val="00A55111"/>
    <w:rsid w:val="00A55144"/>
    <w:rsid w:val="00A553DF"/>
    <w:rsid w:val="00A5579B"/>
    <w:rsid w:val="00A55877"/>
    <w:rsid w:val="00A55AF1"/>
    <w:rsid w:val="00A55BB7"/>
    <w:rsid w:val="00A55E76"/>
    <w:rsid w:val="00A55FA5"/>
    <w:rsid w:val="00A56241"/>
    <w:rsid w:val="00A5637C"/>
    <w:rsid w:val="00A565DC"/>
    <w:rsid w:val="00A5662D"/>
    <w:rsid w:val="00A56657"/>
    <w:rsid w:val="00A56735"/>
    <w:rsid w:val="00A56C2C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65"/>
    <w:rsid w:val="00A6189D"/>
    <w:rsid w:val="00A61F65"/>
    <w:rsid w:val="00A6209E"/>
    <w:rsid w:val="00A621F3"/>
    <w:rsid w:val="00A623B3"/>
    <w:rsid w:val="00A623EB"/>
    <w:rsid w:val="00A623EF"/>
    <w:rsid w:val="00A62454"/>
    <w:rsid w:val="00A627E0"/>
    <w:rsid w:val="00A62953"/>
    <w:rsid w:val="00A62C4D"/>
    <w:rsid w:val="00A63244"/>
    <w:rsid w:val="00A632F5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ADE"/>
    <w:rsid w:val="00A64BC7"/>
    <w:rsid w:val="00A64EB1"/>
    <w:rsid w:val="00A64ED6"/>
    <w:rsid w:val="00A65198"/>
    <w:rsid w:val="00A65417"/>
    <w:rsid w:val="00A655C8"/>
    <w:rsid w:val="00A6563A"/>
    <w:rsid w:val="00A657CF"/>
    <w:rsid w:val="00A65C72"/>
    <w:rsid w:val="00A65FBF"/>
    <w:rsid w:val="00A66204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67C81"/>
    <w:rsid w:val="00A70851"/>
    <w:rsid w:val="00A70A35"/>
    <w:rsid w:val="00A70B5C"/>
    <w:rsid w:val="00A70BFE"/>
    <w:rsid w:val="00A7141F"/>
    <w:rsid w:val="00A716A1"/>
    <w:rsid w:val="00A71A55"/>
    <w:rsid w:val="00A71D6B"/>
    <w:rsid w:val="00A71F00"/>
    <w:rsid w:val="00A726A3"/>
    <w:rsid w:val="00A726DE"/>
    <w:rsid w:val="00A73242"/>
    <w:rsid w:val="00A7359A"/>
    <w:rsid w:val="00A73873"/>
    <w:rsid w:val="00A739AB"/>
    <w:rsid w:val="00A73D3D"/>
    <w:rsid w:val="00A73D4C"/>
    <w:rsid w:val="00A744A2"/>
    <w:rsid w:val="00A74598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B22"/>
    <w:rsid w:val="00A75DE7"/>
    <w:rsid w:val="00A7634B"/>
    <w:rsid w:val="00A764B9"/>
    <w:rsid w:val="00A76696"/>
    <w:rsid w:val="00A76794"/>
    <w:rsid w:val="00A7687A"/>
    <w:rsid w:val="00A76A52"/>
    <w:rsid w:val="00A76BF2"/>
    <w:rsid w:val="00A7707F"/>
    <w:rsid w:val="00A770A5"/>
    <w:rsid w:val="00A7735F"/>
    <w:rsid w:val="00A775D8"/>
    <w:rsid w:val="00A7771C"/>
    <w:rsid w:val="00A777F2"/>
    <w:rsid w:val="00A77A1E"/>
    <w:rsid w:val="00A77C95"/>
    <w:rsid w:val="00A77E5D"/>
    <w:rsid w:val="00A806D6"/>
    <w:rsid w:val="00A80FA9"/>
    <w:rsid w:val="00A8135C"/>
    <w:rsid w:val="00A81633"/>
    <w:rsid w:val="00A81694"/>
    <w:rsid w:val="00A81D9B"/>
    <w:rsid w:val="00A81FE0"/>
    <w:rsid w:val="00A82125"/>
    <w:rsid w:val="00A8221B"/>
    <w:rsid w:val="00A82508"/>
    <w:rsid w:val="00A82847"/>
    <w:rsid w:val="00A82C1E"/>
    <w:rsid w:val="00A831F0"/>
    <w:rsid w:val="00A83309"/>
    <w:rsid w:val="00A83525"/>
    <w:rsid w:val="00A83BF1"/>
    <w:rsid w:val="00A83CA0"/>
    <w:rsid w:val="00A841ED"/>
    <w:rsid w:val="00A84298"/>
    <w:rsid w:val="00A844CE"/>
    <w:rsid w:val="00A84A91"/>
    <w:rsid w:val="00A84EBF"/>
    <w:rsid w:val="00A85018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26F"/>
    <w:rsid w:val="00A87482"/>
    <w:rsid w:val="00A87EAA"/>
    <w:rsid w:val="00A87F4E"/>
    <w:rsid w:val="00A90134"/>
    <w:rsid w:val="00A901CB"/>
    <w:rsid w:val="00A90300"/>
    <w:rsid w:val="00A905F1"/>
    <w:rsid w:val="00A908F6"/>
    <w:rsid w:val="00A90A00"/>
    <w:rsid w:val="00A90DA3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4F91"/>
    <w:rsid w:val="00A9505F"/>
    <w:rsid w:val="00A9508C"/>
    <w:rsid w:val="00A9526D"/>
    <w:rsid w:val="00A95640"/>
    <w:rsid w:val="00A95684"/>
    <w:rsid w:val="00A95A3E"/>
    <w:rsid w:val="00A95FFF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97F65"/>
    <w:rsid w:val="00AA0003"/>
    <w:rsid w:val="00AA029E"/>
    <w:rsid w:val="00AA0D99"/>
    <w:rsid w:val="00AA0D9A"/>
    <w:rsid w:val="00AA0E05"/>
    <w:rsid w:val="00AA0FC8"/>
    <w:rsid w:val="00AA1264"/>
    <w:rsid w:val="00AA158B"/>
    <w:rsid w:val="00AA1740"/>
    <w:rsid w:val="00AA18D8"/>
    <w:rsid w:val="00AA1A01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3ED3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A9"/>
    <w:rsid w:val="00AA69EF"/>
    <w:rsid w:val="00AA6EF0"/>
    <w:rsid w:val="00AA6F21"/>
    <w:rsid w:val="00AA6F9A"/>
    <w:rsid w:val="00AA7C4F"/>
    <w:rsid w:val="00AB001C"/>
    <w:rsid w:val="00AB02C8"/>
    <w:rsid w:val="00AB0453"/>
    <w:rsid w:val="00AB0579"/>
    <w:rsid w:val="00AB05BC"/>
    <w:rsid w:val="00AB06B8"/>
    <w:rsid w:val="00AB06E6"/>
    <w:rsid w:val="00AB07E7"/>
    <w:rsid w:val="00AB08A9"/>
    <w:rsid w:val="00AB0A16"/>
    <w:rsid w:val="00AB0ADE"/>
    <w:rsid w:val="00AB0B59"/>
    <w:rsid w:val="00AB0CA0"/>
    <w:rsid w:val="00AB102D"/>
    <w:rsid w:val="00AB1382"/>
    <w:rsid w:val="00AB1705"/>
    <w:rsid w:val="00AB1A33"/>
    <w:rsid w:val="00AB1E15"/>
    <w:rsid w:val="00AB2857"/>
    <w:rsid w:val="00AB2EB7"/>
    <w:rsid w:val="00AB3016"/>
    <w:rsid w:val="00AB3299"/>
    <w:rsid w:val="00AB3418"/>
    <w:rsid w:val="00AB3491"/>
    <w:rsid w:val="00AB3536"/>
    <w:rsid w:val="00AB3577"/>
    <w:rsid w:val="00AB3B19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4BFE"/>
    <w:rsid w:val="00AB513E"/>
    <w:rsid w:val="00AB51DA"/>
    <w:rsid w:val="00AB5215"/>
    <w:rsid w:val="00AB53BA"/>
    <w:rsid w:val="00AB57AD"/>
    <w:rsid w:val="00AB583A"/>
    <w:rsid w:val="00AB5C6A"/>
    <w:rsid w:val="00AB5CDD"/>
    <w:rsid w:val="00AB642C"/>
    <w:rsid w:val="00AB644A"/>
    <w:rsid w:val="00AB6458"/>
    <w:rsid w:val="00AB663A"/>
    <w:rsid w:val="00AB6793"/>
    <w:rsid w:val="00AB6C61"/>
    <w:rsid w:val="00AB6CA0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A0C"/>
    <w:rsid w:val="00AC0CC3"/>
    <w:rsid w:val="00AC1281"/>
    <w:rsid w:val="00AC21BA"/>
    <w:rsid w:val="00AC22C7"/>
    <w:rsid w:val="00AC23B1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6C25"/>
    <w:rsid w:val="00AC7470"/>
    <w:rsid w:val="00AC759B"/>
    <w:rsid w:val="00AC7C5C"/>
    <w:rsid w:val="00AC7DE9"/>
    <w:rsid w:val="00AC7E31"/>
    <w:rsid w:val="00AD02D6"/>
    <w:rsid w:val="00AD070F"/>
    <w:rsid w:val="00AD0C17"/>
    <w:rsid w:val="00AD0D23"/>
    <w:rsid w:val="00AD12BD"/>
    <w:rsid w:val="00AD163D"/>
    <w:rsid w:val="00AD1860"/>
    <w:rsid w:val="00AD1B21"/>
    <w:rsid w:val="00AD1CFC"/>
    <w:rsid w:val="00AD1DFE"/>
    <w:rsid w:val="00AD1F06"/>
    <w:rsid w:val="00AD1FF6"/>
    <w:rsid w:val="00AD21BC"/>
    <w:rsid w:val="00AD2224"/>
    <w:rsid w:val="00AD23E9"/>
    <w:rsid w:val="00AD2450"/>
    <w:rsid w:val="00AD255D"/>
    <w:rsid w:val="00AD284F"/>
    <w:rsid w:val="00AD288C"/>
    <w:rsid w:val="00AD2A90"/>
    <w:rsid w:val="00AD2ACB"/>
    <w:rsid w:val="00AD2D89"/>
    <w:rsid w:val="00AD2D96"/>
    <w:rsid w:val="00AD2E0E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B4"/>
    <w:rsid w:val="00AD3BEC"/>
    <w:rsid w:val="00AD420A"/>
    <w:rsid w:val="00AD4221"/>
    <w:rsid w:val="00AD4487"/>
    <w:rsid w:val="00AD4597"/>
    <w:rsid w:val="00AD4740"/>
    <w:rsid w:val="00AD48F9"/>
    <w:rsid w:val="00AD4C34"/>
    <w:rsid w:val="00AD4CC6"/>
    <w:rsid w:val="00AD4EA7"/>
    <w:rsid w:val="00AD57E1"/>
    <w:rsid w:val="00AD5A93"/>
    <w:rsid w:val="00AD5F7C"/>
    <w:rsid w:val="00AD6980"/>
    <w:rsid w:val="00AD6ABB"/>
    <w:rsid w:val="00AD6B67"/>
    <w:rsid w:val="00AD6C7F"/>
    <w:rsid w:val="00AD70C9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4B7"/>
    <w:rsid w:val="00AE1506"/>
    <w:rsid w:val="00AE19D1"/>
    <w:rsid w:val="00AE1EAB"/>
    <w:rsid w:val="00AE2205"/>
    <w:rsid w:val="00AE232B"/>
    <w:rsid w:val="00AE249E"/>
    <w:rsid w:val="00AE25A3"/>
    <w:rsid w:val="00AE26F5"/>
    <w:rsid w:val="00AE2968"/>
    <w:rsid w:val="00AE2D58"/>
    <w:rsid w:val="00AE2E92"/>
    <w:rsid w:val="00AE3004"/>
    <w:rsid w:val="00AE34EC"/>
    <w:rsid w:val="00AE3606"/>
    <w:rsid w:val="00AE3627"/>
    <w:rsid w:val="00AE380F"/>
    <w:rsid w:val="00AE3839"/>
    <w:rsid w:val="00AE3AF4"/>
    <w:rsid w:val="00AE3BFB"/>
    <w:rsid w:val="00AE3D51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710"/>
    <w:rsid w:val="00AE69BD"/>
    <w:rsid w:val="00AE6A2D"/>
    <w:rsid w:val="00AE6D12"/>
    <w:rsid w:val="00AE6EE5"/>
    <w:rsid w:val="00AE723D"/>
    <w:rsid w:val="00AE7444"/>
    <w:rsid w:val="00AE75D6"/>
    <w:rsid w:val="00AE7751"/>
    <w:rsid w:val="00AE778E"/>
    <w:rsid w:val="00AE780C"/>
    <w:rsid w:val="00AE7918"/>
    <w:rsid w:val="00AE7992"/>
    <w:rsid w:val="00AE7B7D"/>
    <w:rsid w:val="00AE7BBF"/>
    <w:rsid w:val="00AE7C16"/>
    <w:rsid w:val="00AE7C98"/>
    <w:rsid w:val="00AF0311"/>
    <w:rsid w:val="00AF0D72"/>
    <w:rsid w:val="00AF0FFE"/>
    <w:rsid w:val="00AF1414"/>
    <w:rsid w:val="00AF1434"/>
    <w:rsid w:val="00AF15C3"/>
    <w:rsid w:val="00AF19CD"/>
    <w:rsid w:val="00AF1CA5"/>
    <w:rsid w:val="00AF1DB7"/>
    <w:rsid w:val="00AF21AF"/>
    <w:rsid w:val="00AF22AA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9C"/>
    <w:rsid w:val="00AF44B6"/>
    <w:rsid w:val="00AF457C"/>
    <w:rsid w:val="00AF4ABD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8ED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F09"/>
    <w:rsid w:val="00AF7F0E"/>
    <w:rsid w:val="00B002BA"/>
    <w:rsid w:val="00B00306"/>
    <w:rsid w:val="00B00D62"/>
    <w:rsid w:val="00B00E18"/>
    <w:rsid w:val="00B010D3"/>
    <w:rsid w:val="00B011E2"/>
    <w:rsid w:val="00B01A60"/>
    <w:rsid w:val="00B01AB2"/>
    <w:rsid w:val="00B01B1C"/>
    <w:rsid w:val="00B01CC2"/>
    <w:rsid w:val="00B01F0D"/>
    <w:rsid w:val="00B02014"/>
    <w:rsid w:val="00B02204"/>
    <w:rsid w:val="00B0226D"/>
    <w:rsid w:val="00B0236A"/>
    <w:rsid w:val="00B023FC"/>
    <w:rsid w:val="00B0249D"/>
    <w:rsid w:val="00B025A9"/>
    <w:rsid w:val="00B02A4C"/>
    <w:rsid w:val="00B02AD0"/>
    <w:rsid w:val="00B03101"/>
    <w:rsid w:val="00B03352"/>
    <w:rsid w:val="00B039CE"/>
    <w:rsid w:val="00B03A93"/>
    <w:rsid w:val="00B03BB8"/>
    <w:rsid w:val="00B03BD3"/>
    <w:rsid w:val="00B03D26"/>
    <w:rsid w:val="00B04149"/>
    <w:rsid w:val="00B04451"/>
    <w:rsid w:val="00B04AD7"/>
    <w:rsid w:val="00B04CCF"/>
    <w:rsid w:val="00B04D36"/>
    <w:rsid w:val="00B04F11"/>
    <w:rsid w:val="00B05292"/>
    <w:rsid w:val="00B0540A"/>
    <w:rsid w:val="00B05688"/>
    <w:rsid w:val="00B0588E"/>
    <w:rsid w:val="00B06771"/>
    <w:rsid w:val="00B06C77"/>
    <w:rsid w:val="00B06D89"/>
    <w:rsid w:val="00B07390"/>
    <w:rsid w:val="00B075EC"/>
    <w:rsid w:val="00B076A7"/>
    <w:rsid w:val="00B076C4"/>
    <w:rsid w:val="00B07CBE"/>
    <w:rsid w:val="00B07D77"/>
    <w:rsid w:val="00B100F5"/>
    <w:rsid w:val="00B103C7"/>
    <w:rsid w:val="00B1044D"/>
    <w:rsid w:val="00B107B9"/>
    <w:rsid w:val="00B108ED"/>
    <w:rsid w:val="00B10931"/>
    <w:rsid w:val="00B1093D"/>
    <w:rsid w:val="00B10BE8"/>
    <w:rsid w:val="00B10DF3"/>
    <w:rsid w:val="00B1167A"/>
    <w:rsid w:val="00B11717"/>
    <w:rsid w:val="00B1177A"/>
    <w:rsid w:val="00B117E8"/>
    <w:rsid w:val="00B11882"/>
    <w:rsid w:val="00B11C03"/>
    <w:rsid w:val="00B11DF6"/>
    <w:rsid w:val="00B11E29"/>
    <w:rsid w:val="00B12603"/>
    <w:rsid w:val="00B12A8C"/>
    <w:rsid w:val="00B12D84"/>
    <w:rsid w:val="00B13003"/>
    <w:rsid w:val="00B134F4"/>
    <w:rsid w:val="00B137BE"/>
    <w:rsid w:val="00B13829"/>
    <w:rsid w:val="00B13892"/>
    <w:rsid w:val="00B138B4"/>
    <w:rsid w:val="00B13D52"/>
    <w:rsid w:val="00B13F1F"/>
    <w:rsid w:val="00B14251"/>
    <w:rsid w:val="00B147CC"/>
    <w:rsid w:val="00B15141"/>
    <w:rsid w:val="00B151C6"/>
    <w:rsid w:val="00B156A5"/>
    <w:rsid w:val="00B15A5D"/>
    <w:rsid w:val="00B15AC8"/>
    <w:rsid w:val="00B1680F"/>
    <w:rsid w:val="00B16815"/>
    <w:rsid w:val="00B16B5F"/>
    <w:rsid w:val="00B16D08"/>
    <w:rsid w:val="00B17022"/>
    <w:rsid w:val="00B1736C"/>
    <w:rsid w:val="00B17508"/>
    <w:rsid w:val="00B17744"/>
    <w:rsid w:val="00B179C4"/>
    <w:rsid w:val="00B17D3E"/>
    <w:rsid w:val="00B17F1F"/>
    <w:rsid w:val="00B17F9B"/>
    <w:rsid w:val="00B20057"/>
    <w:rsid w:val="00B2041E"/>
    <w:rsid w:val="00B2043A"/>
    <w:rsid w:val="00B20499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974"/>
    <w:rsid w:val="00B21B67"/>
    <w:rsid w:val="00B21C9D"/>
    <w:rsid w:val="00B21CA7"/>
    <w:rsid w:val="00B22472"/>
    <w:rsid w:val="00B22744"/>
    <w:rsid w:val="00B22BF6"/>
    <w:rsid w:val="00B22CE7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41ED"/>
    <w:rsid w:val="00B24537"/>
    <w:rsid w:val="00B246D2"/>
    <w:rsid w:val="00B24884"/>
    <w:rsid w:val="00B24B84"/>
    <w:rsid w:val="00B24CAF"/>
    <w:rsid w:val="00B24F49"/>
    <w:rsid w:val="00B25461"/>
    <w:rsid w:val="00B25585"/>
    <w:rsid w:val="00B2571D"/>
    <w:rsid w:val="00B25979"/>
    <w:rsid w:val="00B25A0E"/>
    <w:rsid w:val="00B25A70"/>
    <w:rsid w:val="00B25BAA"/>
    <w:rsid w:val="00B25BD8"/>
    <w:rsid w:val="00B25E1D"/>
    <w:rsid w:val="00B25F9A"/>
    <w:rsid w:val="00B26097"/>
    <w:rsid w:val="00B2613A"/>
    <w:rsid w:val="00B263BE"/>
    <w:rsid w:val="00B263E8"/>
    <w:rsid w:val="00B269CE"/>
    <w:rsid w:val="00B270D8"/>
    <w:rsid w:val="00B272F1"/>
    <w:rsid w:val="00B2757B"/>
    <w:rsid w:val="00B27D54"/>
    <w:rsid w:val="00B30F1E"/>
    <w:rsid w:val="00B3167B"/>
    <w:rsid w:val="00B317EB"/>
    <w:rsid w:val="00B31A49"/>
    <w:rsid w:val="00B31E5F"/>
    <w:rsid w:val="00B322A7"/>
    <w:rsid w:val="00B32607"/>
    <w:rsid w:val="00B326BE"/>
    <w:rsid w:val="00B32823"/>
    <w:rsid w:val="00B32F7F"/>
    <w:rsid w:val="00B33126"/>
    <w:rsid w:val="00B33452"/>
    <w:rsid w:val="00B336D8"/>
    <w:rsid w:val="00B338CE"/>
    <w:rsid w:val="00B3396B"/>
    <w:rsid w:val="00B33BEE"/>
    <w:rsid w:val="00B33F7C"/>
    <w:rsid w:val="00B3419F"/>
    <w:rsid w:val="00B34390"/>
    <w:rsid w:val="00B3442C"/>
    <w:rsid w:val="00B34559"/>
    <w:rsid w:val="00B346C4"/>
    <w:rsid w:val="00B34B2D"/>
    <w:rsid w:val="00B35353"/>
    <w:rsid w:val="00B3539A"/>
    <w:rsid w:val="00B354CD"/>
    <w:rsid w:val="00B35CB3"/>
    <w:rsid w:val="00B35F8E"/>
    <w:rsid w:val="00B3603B"/>
    <w:rsid w:val="00B360E2"/>
    <w:rsid w:val="00B3640B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6D8"/>
    <w:rsid w:val="00B41B34"/>
    <w:rsid w:val="00B425D3"/>
    <w:rsid w:val="00B42879"/>
    <w:rsid w:val="00B42A03"/>
    <w:rsid w:val="00B430D3"/>
    <w:rsid w:val="00B4352A"/>
    <w:rsid w:val="00B4379E"/>
    <w:rsid w:val="00B437BD"/>
    <w:rsid w:val="00B4394A"/>
    <w:rsid w:val="00B43985"/>
    <w:rsid w:val="00B439FA"/>
    <w:rsid w:val="00B43CEC"/>
    <w:rsid w:val="00B43D38"/>
    <w:rsid w:val="00B43D4D"/>
    <w:rsid w:val="00B43E17"/>
    <w:rsid w:val="00B440CF"/>
    <w:rsid w:val="00B4418B"/>
    <w:rsid w:val="00B44212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74BB"/>
    <w:rsid w:val="00B4752D"/>
    <w:rsid w:val="00B47545"/>
    <w:rsid w:val="00B47784"/>
    <w:rsid w:val="00B4783F"/>
    <w:rsid w:val="00B47858"/>
    <w:rsid w:val="00B47BAF"/>
    <w:rsid w:val="00B47CEF"/>
    <w:rsid w:val="00B47EB2"/>
    <w:rsid w:val="00B50261"/>
    <w:rsid w:val="00B504F7"/>
    <w:rsid w:val="00B50586"/>
    <w:rsid w:val="00B50810"/>
    <w:rsid w:val="00B50933"/>
    <w:rsid w:val="00B509C0"/>
    <w:rsid w:val="00B50E09"/>
    <w:rsid w:val="00B512DB"/>
    <w:rsid w:val="00B51420"/>
    <w:rsid w:val="00B51526"/>
    <w:rsid w:val="00B517F1"/>
    <w:rsid w:val="00B5182F"/>
    <w:rsid w:val="00B51A40"/>
    <w:rsid w:val="00B5238F"/>
    <w:rsid w:val="00B52726"/>
    <w:rsid w:val="00B52897"/>
    <w:rsid w:val="00B529F2"/>
    <w:rsid w:val="00B52AF0"/>
    <w:rsid w:val="00B52C62"/>
    <w:rsid w:val="00B52EC8"/>
    <w:rsid w:val="00B532B7"/>
    <w:rsid w:val="00B53323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61BD"/>
    <w:rsid w:val="00B561FA"/>
    <w:rsid w:val="00B564C9"/>
    <w:rsid w:val="00B566E0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861"/>
    <w:rsid w:val="00B57B71"/>
    <w:rsid w:val="00B57CAF"/>
    <w:rsid w:val="00B57DEC"/>
    <w:rsid w:val="00B60074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23B"/>
    <w:rsid w:val="00B6237B"/>
    <w:rsid w:val="00B623C9"/>
    <w:rsid w:val="00B62894"/>
    <w:rsid w:val="00B62A18"/>
    <w:rsid w:val="00B6315B"/>
    <w:rsid w:val="00B63545"/>
    <w:rsid w:val="00B63870"/>
    <w:rsid w:val="00B63F75"/>
    <w:rsid w:val="00B640AB"/>
    <w:rsid w:val="00B64124"/>
    <w:rsid w:val="00B6431A"/>
    <w:rsid w:val="00B64398"/>
    <w:rsid w:val="00B64484"/>
    <w:rsid w:val="00B645F8"/>
    <w:rsid w:val="00B6492A"/>
    <w:rsid w:val="00B64A44"/>
    <w:rsid w:val="00B64A4D"/>
    <w:rsid w:val="00B65152"/>
    <w:rsid w:val="00B6515C"/>
    <w:rsid w:val="00B652B0"/>
    <w:rsid w:val="00B654CB"/>
    <w:rsid w:val="00B65771"/>
    <w:rsid w:val="00B65890"/>
    <w:rsid w:val="00B65D2F"/>
    <w:rsid w:val="00B664EC"/>
    <w:rsid w:val="00B66801"/>
    <w:rsid w:val="00B668B4"/>
    <w:rsid w:val="00B66D03"/>
    <w:rsid w:val="00B66F9A"/>
    <w:rsid w:val="00B66FFC"/>
    <w:rsid w:val="00B6741F"/>
    <w:rsid w:val="00B676B6"/>
    <w:rsid w:val="00B678CC"/>
    <w:rsid w:val="00B6796C"/>
    <w:rsid w:val="00B67B2B"/>
    <w:rsid w:val="00B7021B"/>
    <w:rsid w:val="00B70333"/>
    <w:rsid w:val="00B705D6"/>
    <w:rsid w:val="00B7077D"/>
    <w:rsid w:val="00B70A49"/>
    <w:rsid w:val="00B70AB3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A0D"/>
    <w:rsid w:val="00B74EB8"/>
    <w:rsid w:val="00B74EC0"/>
    <w:rsid w:val="00B7500E"/>
    <w:rsid w:val="00B7544B"/>
    <w:rsid w:val="00B75542"/>
    <w:rsid w:val="00B75667"/>
    <w:rsid w:val="00B7573F"/>
    <w:rsid w:val="00B758FA"/>
    <w:rsid w:val="00B75A5C"/>
    <w:rsid w:val="00B7646F"/>
    <w:rsid w:val="00B7682E"/>
    <w:rsid w:val="00B76BD7"/>
    <w:rsid w:val="00B76D52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27"/>
    <w:rsid w:val="00B837F5"/>
    <w:rsid w:val="00B83949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76"/>
    <w:rsid w:val="00B852AE"/>
    <w:rsid w:val="00B85441"/>
    <w:rsid w:val="00B855A8"/>
    <w:rsid w:val="00B8563B"/>
    <w:rsid w:val="00B85781"/>
    <w:rsid w:val="00B85837"/>
    <w:rsid w:val="00B85F1A"/>
    <w:rsid w:val="00B85F67"/>
    <w:rsid w:val="00B862C5"/>
    <w:rsid w:val="00B86315"/>
    <w:rsid w:val="00B86557"/>
    <w:rsid w:val="00B86991"/>
    <w:rsid w:val="00B86D87"/>
    <w:rsid w:val="00B87324"/>
    <w:rsid w:val="00B87774"/>
    <w:rsid w:val="00B87809"/>
    <w:rsid w:val="00B87B9C"/>
    <w:rsid w:val="00B87C60"/>
    <w:rsid w:val="00B90165"/>
    <w:rsid w:val="00B9076E"/>
    <w:rsid w:val="00B9090A"/>
    <w:rsid w:val="00B910C8"/>
    <w:rsid w:val="00B91356"/>
    <w:rsid w:val="00B91E9D"/>
    <w:rsid w:val="00B922C4"/>
    <w:rsid w:val="00B92509"/>
    <w:rsid w:val="00B926E0"/>
    <w:rsid w:val="00B92881"/>
    <w:rsid w:val="00B92AD4"/>
    <w:rsid w:val="00B92BF1"/>
    <w:rsid w:val="00B92D94"/>
    <w:rsid w:val="00B92FF3"/>
    <w:rsid w:val="00B932E1"/>
    <w:rsid w:val="00B93C36"/>
    <w:rsid w:val="00B93F30"/>
    <w:rsid w:val="00B94054"/>
    <w:rsid w:val="00B94253"/>
    <w:rsid w:val="00B942ED"/>
    <w:rsid w:val="00B9436E"/>
    <w:rsid w:val="00B94521"/>
    <w:rsid w:val="00B946E7"/>
    <w:rsid w:val="00B94759"/>
    <w:rsid w:val="00B94A8C"/>
    <w:rsid w:val="00B9504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B35"/>
    <w:rsid w:val="00B96CF0"/>
    <w:rsid w:val="00B96DA2"/>
    <w:rsid w:val="00B97059"/>
    <w:rsid w:val="00B977E6"/>
    <w:rsid w:val="00B97BAB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13E0"/>
    <w:rsid w:val="00BA141F"/>
    <w:rsid w:val="00BA1704"/>
    <w:rsid w:val="00BA17C4"/>
    <w:rsid w:val="00BA1D07"/>
    <w:rsid w:val="00BA21CB"/>
    <w:rsid w:val="00BA24F8"/>
    <w:rsid w:val="00BA270E"/>
    <w:rsid w:val="00BA2729"/>
    <w:rsid w:val="00BA283C"/>
    <w:rsid w:val="00BA2878"/>
    <w:rsid w:val="00BA2AEB"/>
    <w:rsid w:val="00BA2B41"/>
    <w:rsid w:val="00BA320A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54FB"/>
    <w:rsid w:val="00BA5A25"/>
    <w:rsid w:val="00BA5A66"/>
    <w:rsid w:val="00BA5BE2"/>
    <w:rsid w:val="00BA5C81"/>
    <w:rsid w:val="00BA5C97"/>
    <w:rsid w:val="00BA5DD8"/>
    <w:rsid w:val="00BA5EFB"/>
    <w:rsid w:val="00BA659A"/>
    <w:rsid w:val="00BA68C1"/>
    <w:rsid w:val="00BA69FE"/>
    <w:rsid w:val="00BA6D50"/>
    <w:rsid w:val="00BA712E"/>
    <w:rsid w:val="00BA7423"/>
    <w:rsid w:val="00BA7688"/>
    <w:rsid w:val="00BA7950"/>
    <w:rsid w:val="00BA7AF7"/>
    <w:rsid w:val="00BA7E79"/>
    <w:rsid w:val="00BA7EB0"/>
    <w:rsid w:val="00BA7F19"/>
    <w:rsid w:val="00BB008F"/>
    <w:rsid w:val="00BB022D"/>
    <w:rsid w:val="00BB02E2"/>
    <w:rsid w:val="00BB0528"/>
    <w:rsid w:val="00BB0564"/>
    <w:rsid w:val="00BB070E"/>
    <w:rsid w:val="00BB0B64"/>
    <w:rsid w:val="00BB0D75"/>
    <w:rsid w:val="00BB0DB8"/>
    <w:rsid w:val="00BB1286"/>
    <w:rsid w:val="00BB1C4F"/>
    <w:rsid w:val="00BB1C6F"/>
    <w:rsid w:val="00BB20E7"/>
    <w:rsid w:val="00BB225D"/>
    <w:rsid w:val="00BB2677"/>
    <w:rsid w:val="00BB277B"/>
    <w:rsid w:val="00BB2835"/>
    <w:rsid w:val="00BB284D"/>
    <w:rsid w:val="00BB2A2E"/>
    <w:rsid w:val="00BB2A9B"/>
    <w:rsid w:val="00BB2E3A"/>
    <w:rsid w:val="00BB365A"/>
    <w:rsid w:val="00BB37B0"/>
    <w:rsid w:val="00BB3D91"/>
    <w:rsid w:val="00BB3F4C"/>
    <w:rsid w:val="00BB46A9"/>
    <w:rsid w:val="00BB4A42"/>
    <w:rsid w:val="00BB4DFC"/>
    <w:rsid w:val="00BB4ECA"/>
    <w:rsid w:val="00BB4FEF"/>
    <w:rsid w:val="00BB5075"/>
    <w:rsid w:val="00BB5321"/>
    <w:rsid w:val="00BB56F2"/>
    <w:rsid w:val="00BB57E0"/>
    <w:rsid w:val="00BB5846"/>
    <w:rsid w:val="00BB5AF4"/>
    <w:rsid w:val="00BB5B21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1605"/>
    <w:rsid w:val="00BC16BF"/>
    <w:rsid w:val="00BC1B4B"/>
    <w:rsid w:val="00BC1DE6"/>
    <w:rsid w:val="00BC201A"/>
    <w:rsid w:val="00BC285D"/>
    <w:rsid w:val="00BC2BC7"/>
    <w:rsid w:val="00BC2DB4"/>
    <w:rsid w:val="00BC2F45"/>
    <w:rsid w:val="00BC33C6"/>
    <w:rsid w:val="00BC344E"/>
    <w:rsid w:val="00BC362F"/>
    <w:rsid w:val="00BC38B8"/>
    <w:rsid w:val="00BC3CF8"/>
    <w:rsid w:val="00BC3DB1"/>
    <w:rsid w:val="00BC3F24"/>
    <w:rsid w:val="00BC4B8A"/>
    <w:rsid w:val="00BC4B9C"/>
    <w:rsid w:val="00BC4E58"/>
    <w:rsid w:val="00BC5181"/>
    <w:rsid w:val="00BC52BA"/>
    <w:rsid w:val="00BC56C1"/>
    <w:rsid w:val="00BC5C66"/>
    <w:rsid w:val="00BC5CE2"/>
    <w:rsid w:val="00BC5CED"/>
    <w:rsid w:val="00BC6193"/>
    <w:rsid w:val="00BC642E"/>
    <w:rsid w:val="00BC66C2"/>
    <w:rsid w:val="00BC6742"/>
    <w:rsid w:val="00BC6A92"/>
    <w:rsid w:val="00BC71C5"/>
    <w:rsid w:val="00BC7307"/>
    <w:rsid w:val="00BC7659"/>
    <w:rsid w:val="00BC7771"/>
    <w:rsid w:val="00BC77A1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9E3"/>
    <w:rsid w:val="00BD2A08"/>
    <w:rsid w:val="00BD2E7E"/>
    <w:rsid w:val="00BD2F55"/>
    <w:rsid w:val="00BD3141"/>
    <w:rsid w:val="00BD3837"/>
    <w:rsid w:val="00BD385B"/>
    <w:rsid w:val="00BD386B"/>
    <w:rsid w:val="00BD3C69"/>
    <w:rsid w:val="00BD3D7A"/>
    <w:rsid w:val="00BD4355"/>
    <w:rsid w:val="00BD4A64"/>
    <w:rsid w:val="00BD4C30"/>
    <w:rsid w:val="00BD531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EB4"/>
    <w:rsid w:val="00BD7F9E"/>
    <w:rsid w:val="00BE067E"/>
    <w:rsid w:val="00BE072F"/>
    <w:rsid w:val="00BE0C3B"/>
    <w:rsid w:val="00BE1249"/>
    <w:rsid w:val="00BE13B8"/>
    <w:rsid w:val="00BE1524"/>
    <w:rsid w:val="00BE197A"/>
    <w:rsid w:val="00BE1A06"/>
    <w:rsid w:val="00BE1B3A"/>
    <w:rsid w:val="00BE1B63"/>
    <w:rsid w:val="00BE23B3"/>
    <w:rsid w:val="00BE24D8"/>
    <w:rsid w:val="00BE26B4"/>
    <w:rsid w:val="00BE291B"/>
    <w:rsid w:val="00BE2AE0"/>
    <w:rsid w:val="00BE2E99"/>
    <w:rsid w:val="00BE331D"/>
    <w:rsid w:val="00BE373A"/>
    <w:rsid w:val="00BE3AFA"/>
    <w:rsid w:val="00BE3F52"/>
    <w:rsid w:val="00BE403F"/>
    <w:rsid w:val="00BE45C1"/>
    <w:rsid w:val="00BE4A06"/>
    <w:rsid w:val="00BE4C08"/>
    <w:rsid w:val="00BE4F12"/>
    <w:rsid w:val="00BE51C7"/>
    <w:rsid w:val="00BE53BF"/>
    <w:rsid w:val="00BE5515"/>
    <w:rsid w:val="00BE5613"/>
    <w:rsid w:val="00BE5626"/>
    <w:rsid w:val="00BE5772"/>
    <w:rsid w:val="00BE5813"/>
    <w:rsid w:val="00BE58E7"/>
    <w:rsid w:val="00BE5A76"/>
    <w:rsid w:val="00BE5C7E"/>
    <w:rsid w:val="00BE5CD9"/>
    <w:rsid w:val="00BE620C"/>
    <w:rsid w:val="00BE637C"/>
    <w:rsid w:val="00BE65B3"/>
    <w:rsid w:val="00BE68A4"/>
    <w:rsid w:val="00BE68B9"/>
    <w:rsid w:val="00BE7265"/>
    <w:rsid w:val="00BE757D"/>
    <w:rsid w:val="00BE7662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6D2"/>
    <w:rsid w:val="00BF17E0"/>
    <w:rsid w:val="00BF18B9"/>
    <w:rsid w:val="00BF1AB6"/>
    <w:rsid w:val="00BF1B70"/>
    <w:rsid w:val="00BF21BE"/>
    <w:rsid w:val="00BF220D"/>
    <w:rsid w:val="00BF2484"/>
    <w:rsid w:val="00BF2817"/>
    <w:rsid w:val="00BF293D"/>
    <w:rsid w:val="00BF29CE"/>
    <w:rsid w:val="00BF2C65"/>
    <w:rsid w:val="00BF31CB"/>
    <w:rsid w:val="00BF35B8"/>
    <w:rsid w:val="00BF3AE6"/>
    <w:rsid w:val="00BF3C10"/>
    <w:rsid w:val="00BF3CFC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F10"/>
    <w:rsid w:val="00BF608F"/>
    <w:rsid w:val="00BF60E3"/>
    <w:rsid w:val="00BF6154"/>
    <w:rsid w:val="00BF647E"/>
    <w:rsid w:val="00BF64F6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3F3"/>
    <w:rsid w:val="00C007CA"/>
    <w:rsid w:val="00C00F1A"/>
    <w:rsid w:val="00C010F5"/>
    <w:rsid w:val="00C01799"/>
    <w:rsid w:val="00C01835"/>
    <w:rsid w:val="00C01DFD"/>
    <w:rsid w:val="00C01ECC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15B"/>
    <w:rsid w:val="00C05395"/>
    <w:rsid w:val="00C055E1"/>
    <w:rsid w:val="00C057E0"/>
    <w:rsid w:val="00C05863"/>
    <w:rsid w:val="00C05C20"/>
    <w:rsid w:val="00C05D67"/>
    <w:rsid w:val="00C06031"/>
    <w:rsid w:val="00C06066"/>
    <w:rsid w:val="00C06405"/>
    <w:rsid w:val="00C0648A"/>
    <w:rsid w:val="00C067A4"/>
    <w:rsid w:val="00C0687D"/>
    <w:rsid w:val="00C06F8C"/>
    <w:rsid w:val="00C0704C"/>
    <w:rsid w:val="00C07203"/>
    <w:rsid w:val="00C076D3"/>
    <w:rsid w:val="00C0796D"/>
    <w:rsid w:val="00C07A6C"/>
    <w:rsid w:val="00C07A84"/>
    <w:rsid w:val="00C07AE3"/>
    <w:rsid w:val="00C07AE4"/>
    <w:rsid w:val="00C07AE7"/>
    <w:rsid w:val="00C07C38"/>
    <w:rsid w:val="00C07C5C"/>
    <w:rsid w:val="00C104CE"/>
    <w:rsid w:val="00C10599"/>
    <w:rsid w:val="00C106AF"/>
    <w:rsid w:val="00C1078B"/>
    <w:rsid w:val="00C10EE4"/>
    <w:rsid w:val="00C10F46"/>
    <w:rsid w:val="00C10F7A"/>
    <w:rsid w:val="00C1114F"/>
    <w:rsid w:val="00C11183"/>
    <w:rsid w:val="00C11197"/>
    <w:rsid w:val="00C11529"/>
    <w:rsid w:val="00C1157C"/>
    <w:rsid w:val="00C11B11"/>
    <w:rsid w:val="00C11B8C"/>
    <w:rsid w:val="00C11C33"/>
    <w:rsid w:val="00C11C73"/>
    <w:rsid w:val="00C11E15"/>
    <w:rsid w:val="00C11FE5"/>
    <w:rsid w:val="00C11FF6"/>
    <w:rsid w:val="00C12068"/>
    <w:rsid w:val="00C122AA"/>
    <w:rsid w:val="00C12EB5"/>
    <w:rsid w:val="00C1328A"/>
    <w:rsid w:val="00C132B0"/>
    <w:rsid w:val="00C13504"/>
    <w:rsid w:val="00C13C8A"/>
    <w:rsid w:val="00C13CAE"/>
    <w:rsid w:val="00C13F22"/>
    <w:rsid w:val="00C140FE"/>
    <w:rsid w:val="00C1412F"/>
    <w:rsid w:val="00C14346"/>
    <w:rsid w:val="00C145EF"/>
    <w:rsid w:val="00C14691"/>
    <w:rsid w:val="00C14EF0"/>
    <w:rsid w:val="00C14EF8"/>
    <w:rsid w:val="00C150EC"/>
    <w:rsid w:val="00C15135"/>
    <w:rsid w:val="00C15177"/>
    <w:rsid w:val="00C158A8"/>
    <w:rsid w:val="00C15915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7D8"/>
    <w:rsid w:val="00C21A8D"/>
    <w:rsid w:val="00C21B75"/>
    <w:rsid w:val="00C21DE4"/>
    <w:rsid w:val="00C226CE"/>
    <w:rsid w:val="00C22B63"/>
    <w:rsid w:val="00C22CA7"/>
    <w:rsid w:val="00C22F9A"/>
    <w:rsid w:val="00C232DD"/>
    <w:rsid w:val="00C23452"/>
    <w:rsid w:val="00C23571"/>
    <w:rsid w:val="00C23788"/>
    <w:rsid w:val="00C2423A"/>
    <w:rsid w:val="00C244D8"/>
    <w:rsid w:val="00C24789"/>
    <w:rsid w:val="00C24B84"/>
    <w:rsid w:val="00C24EE5"/>
    <w:rsid w:val="00C25038"/>
    <w:rsid w:val="00C250A4"/>
    <w:rsid w:val="00C250CF"/>
    <w:rsid w:val="00C253CC"/>
    <w:rsid w:val="00C2544D"/>
    <w:rsid w:val="00C258EC"/>
    <w:rsid w:val="00C259AA"/>
    <w:rsid w:val="00C259AB"/>
    <w:rsid w:val="00C26127"/>
    <w:rsid w:val="00C264DC"/>
    <w:rsid w:val="00C26871"/>
    <w:rsid w:val="00C2695A"/>
    <w:rsid w:val="00C26E70"/>
    <w:rsid w:val="00C26EB2"/>
    <w:rsid w:val="00C2708A"/>
    <w:rsid w:val="00C2709E"/>
    <w:rsid w:val="00C27156"/>
    <w:rsid w:val="00C274BE"/>
    <w:rsid w:val="00C275D9"/>
    <w:rsid w:val="00C2769D"/>
    <w:rsid w:val="00C27CD4"/>
    <w:rsid w:val="00C27E49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FB2"/>
    <w:rsid w:val="00C3208A"/>
    <w:rsid w:val="00C321D9"/>
    <w:rsid w:val="00C329C0"/>
    <w:rsid w:val="00C32BB7"/>
    <w:rsid w:val="00C32CCE"/>
    <w:rsid w:val="00C330F0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66B"/>
    <w:rsid w:val="00C35B23"/>
    <w:rsid w:val="00C35CF8"/>
    <w:rsid w:val="00C35D91"/>
    <w:rsid w:val="00C36050"/>
    <w:rsid w:val="00C361B0"/>
    <w:rsid w:val="00C361CF"/>
    <w:rsid w:val="00C367B9"/>
    <w:rsid w:val="00C36DAD"/>
    <w:rsid w:val="00C36E8B"/>
    <w:rsid w:val="00C37050"/>
    <w:rsid w:val="00C3758F"/>
    <w:rsid w:val="00C376E1"/>
    <w:rsid w:val="00C37CA6"/>
    <w:rsid w:val="00C37CDF"/>
    <w:rsid w:val="00C37E56"/>
    <w:rsid w:val="00C37F8D"/>
    <w:rsid w:val="00C40162"/>
    <w:rsid w:val="00C4018E"/>
    <w:rsid w:val="00C404D5"/>
    <w:rsid w:val="00C404E9"/>
    <w:rsid w:val="00C40734"/>
    <w:rsid w:val="00C40B7D"/>
    <w:rsid w:val="00C40CD4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08F"/>
    <w:rsid w:val="00C4357E"/>
    <w:rsid w:val="00C439F0"/>
    <w:rsid w:val="00C43C3F"/>
    <w:rsid w:val="00C43CE7"/>
    <w:rsid w:val="00C4401A"/>
    <w:rsid w:val="00C44189"/>
    <w:rsid w:val="00C44618"/>
    <w:rsid w:val="00C447FB"/>
    <w:rsid w:val="00C44F96"/>
    <w:rsid w:val="00C44FF2"/>
    <w:rsid w:val="00C455FA"/>
    <w:rsid w:val="00C4587D"/>
    <w:rsid w:val="00C45C66"/>
    <w:rsid w:val="00C45C8F"/>
    <w:rsid w:val="00C45F39"/>
    <w:rsid w:val="00C462EA"/>
    <w:rsid w:val="00C46315"/>
    <w:rsid w:val="00C4683F"/>
    <w:rsid w:val="00C470AA"/>
    <w:rsid w:val="00C47227"/>
    <w:rsid w:val="00C47AE8"/>
    <w:rsid w:val="00C47B93"/>
    <w:rsid w:val="00C47B9B"/>
    <w:rsid w:val="00C47BDE"/>
    <w:rsid w:val="00C47CAC"/>
    <w:rsid w:val="00C47EC4"/>
    <w:rsid w:val="00C502CA"/>
    <w:rsid w:val="00C505D3"/>
    <w:rsid w:val="00C506A8"/>
    <w:rsid w:val="00C50728"/>
    <w:rsid w:val="00C508B7"/>
    <w:rsid w:val="00C509D3"/>
    <w:rsid w:val="00C51696"/>
    <w:rsid w:val="00C51780"/>
    <w:rsid w:val="00C5193F"/>
    <w:rsid w:val="00C51D11"/>
    <w:rsid w:val="00C51D30"/>
    <w:rsid w:val="00C51F21"/>
    <w:rsid w:val="00C521CD"/>
    <w:rsid w:val="00C524A0"/>
    <w:rsid w:val="00C5257E"/>
    <w:rsid w:val="00C52E47"/>
    <w:rsid w:val="00C531B4"/>
    <w:rsid w:val="00C532F9"/>
    <w:rsid w:val="00C53E22"/>
    <w:rsid w:val="00C543D1"/>
    <w:rsid w:val="00C54C14"/>
    <w:rsid w:val="00C54C62"/>
    <w:rsid w:val="00C54CBD"/>
    <w:rsid w:val="00C54CDD"/>
    <w:rsid w:val="00C55429"/>
    <w:rsid w:val="00C55639"/>
    <w:rsid w:val="00C556CD"/>
    <w:rsid w:val="00C5589B"/>
    <w:rsid w:val="00C55A58"/>
    <w:rsid w:val="00C55E23"/>
    <w:rsid w:val="00C5638E"/>
    <w:rsid w:val="00C567AF"/>
    <w:rsid w:val="00C56918"/>
    <w:rsid w:val="00C569CA"/>
    <w:rsid w:val="00C56C80"/>
    <w:rsid w:val="00C5733A"/>
    <w:rsid w:val="00C57CC6"/>
    <w:rsid w:val="00C57D43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818"/>
    <w:rsid w:val="00C62997"/>
    <w:rsid w:val="00C62A3E"/>
    <w:rsid w:val="00C62C0B"/>
    <w:rsid w:val="00C63152"/>
    <w:rsid w:val="00C63397"/>
    <w:rsid w:val="00C633AB"/>
    <w:rsid w:val="00C6343A"/>
    <w:rsid w:val="00C636B0"/>
    <w:rsid w:val="00C63D05"/>
    <w:rsid w:val="00C63F92"/>
    <w:rsid w:val="00C64077"/>
    <w:rsid w:val="00C647F7"/>
    <w:rsid w:val="00C64849"/>
    <w:rsid w:val="00C64EEE"/>
    <w:rsid w:val="00C6560B"/>
    <w:rsid w:val="00C6560D"/>
    <w:rsid w:val="00C65A91"/>
    <w:rsid w:val="00C65ADD"/>
    <w:rsid w:val="00C65D24"/>
    <w:rsid w:val="00C65E0D"/>
    <w:rsid w:val="00C65EE7"/>
    <w:rsid w:val="00C65F58"/>
    <w:rsid w:val="00C664FE"/>
    <w:rsid w:val="00C66571"/>
    <w:rsid w:val="00C666DB"/>
    <w:rsid w:val="00C667F6"/>
    <w:rsid w:val="00C66C34"/>
    <w:rsid w:val="00C67212"/>
    <w:rsid w:val="00C679E1"/>
    <w:rsid w:val="00C67CC7"/>
    <w:rsid w:val="00C67F34"/>
    <w:rsid w:val="00C70366"/>
    <w:rsid w:val="00C7040D"/>
    <w:rsid w:val="00C70555"/>
    <w:rsid w:val="00C7087E"/>
    <w:rsid w:val="00C70B8C"/>
    <w:rsid w:val="00C712F9"/>
    <w:rsid w:val="00C71327"/>
    <w:rsid w:val="00C713A1"/>
    <w:rsid w:val="00C71468"/>
    <w:rsid w:val="00C716BA"/>
    <w:rsid w:val="00C7233D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4F2"/>
    <w:rsid w:val="00C74859"/>
    <w:rsid w:val="00C748E2"/>
    <w:rsid w:val="00C7490B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6952"/>
    <w:rsid w:val="00C76AE7"/>
    <w:rsid w:val="00C76F5D"/>
    <w:rsid w:val="00C7731D"/>
    <w:rsid w:val="00C7799E"/>
    <w:rsid w:val="00C80441"/>
    <w:rsid w:val="00C80547"/>
    <w:rsid w:val="00C80A0C"/>
    <w:rsid w:val="00C80A45"/>
    <w:rsid w:val="00C80DB5"/>
    <w:rsid w:val="00C818BE"/>
    <w:rsid w:val="00C8198E"/>
    <w:rsid w:val="00C819C2"/>
    <w:rsid w:val="00C81B30"/>
    <w:rsid w:val="00C8220B"/>
    <w:rsid w:val="00C82387"/>
    <w:rsid w:val="00C823D0"/>
    <w:rsid w:val="00C828F7"/>
    <w:rsid w:val="00C82AEC"/>
    <w:rsid w:val="00C83012"/>
    <w:rsid w:val="00C831FC"/>
    <w:rsid w:val="00C8395C"/>
    <w:rsid w:val="00C83D50"/>
    <w:rsid w:val="00C840E0"/>
    <w:rsid w:val="00C84231"/>
    <w:rsid w:val="00C847C8"/>
    <w:rsid w:val="00C84A3B"/>
    <w:rsid w:val="00C84CD6"/>
    <w:rsid w:val="00C84D5A"/>
    <w:rsid w:val="00C85034"/>
    <w:rsid w:val="00C85214"/>
    <w:rsid w:val="00C8534D"/>
    <w:rsid w:val="00C85460"/>
    <w:rsid w:val="00C856CB"/>
    <w:rsid w:val="00C85A6C"/>
    <w:rsid w:val="00C85B97"/>
    <w:rsid w:val="00C85DD1"/>
    <w:rsid w:val="00C85F12"/>
    <w:rsid w:val="00C8605C"/>
    <w:rsid w:val="00C86379"/>
    <w:rsid w:val="00C864DB"/>
    <w:rsid w:val="00C8669B"/>
    <w:rsid w:val="00C86CA2"/>
    <w:rsid w:val="00C870BA"/>
    <w:rsid w:val="00C8710D"/>
    <w:rsid w:val="00C871CF"/>
    <w:rsid w:val="00C873D5"/>
    <w:rsid w:val="00C8781D"/>
    <w:rsid w:val="00C878E9"/>
    <w:rsid w:val="00C87A95"/>
    <w:rsid w:val="00C87AF9"/>
    <w:rsid w:val="00C87C41"/>
    <w:rsid w:val="00C87D11"/>
    <w:rsid w:val="00C87DD4"/>
    <w:rsid w:val="00C901A9"/>
    <w:rsid w:val="00C9047A"/>
    <w:rsid w:val="00C905AC"/>
    <w:rsid w:val="00C905B5"/>
    <w:rsid w:val="00C9065E"/>
    <w:rsid w:val="00C90B43"/>
    <w:rsid w:val="00C90C65"/>
    <w:rsid w:val="00C90C82"/>
    <w:rsid w:val="00C90F7A"/>
    <w:rsid w:val="00C911EF"/>
    <w:rsid w:val="00C91207"/>
    <w:rsid w:val="00C9129A"/>
    <w:rsid w:val="00C9154D"/>
    <w:rsid w:val="00C915C3"/>
    <w:rsid w:val="00C9182F"/>
    <w:rsid w:val="00C91CFB"/>
    <w:rsid w:val="00C91FAC"/>
    <w:rsid w:val="00C9220C"/>
    <w:rsid w:val="00C922C5"/>
    <w:rsid w:val="00C92352"/>
    <w:rsid w:val="00C923B7"/>
    <w:rsid w:val="00C92534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9D1"/>
    <w:rsid w:val="00C95EC0"/>
    <w:rsid w:val="00C9633F"/>
    <w:rsid w:val="00C963E1"/>
    <w:rsid w:val="00C965AD"/>
    <w:rsid w:val="00C96A24"/>
    <w:rsid w:val="00C96D37"/>
    <w:rsid w:val="00C96D71"/>
    <w:rsid w:val="00C96E08"/>
    <w:rsid w:val="00C96F89"/>
    <w:rsid w:val="00C96FE0"/>
    <w:rsid w:val="00C9730E"/>
    <w:rsid w:val="00C97403"/>
    <w:rsid w:val="00C97572"/>
    <w:rsid w:val="00C97671"/>
    <w:rsid w:val="00C9785E"/>
    <w:rsid w:val="00C97AF1"/>
    <w:rsid w:val="00C97BC8"/>
    <w:rsid w:val="00C97BEC"/>
    <w:rsid w:val="00C97D77"/>
    <w:rsid w:val="00CA09AA"/>
    <w:rsid w:val="00CA0AA8"/>
    <w:rsid w:val="00CA0FCC"/>
    <w:rsid w:val="00CA114D"/>
    <w:rsid w:val="00CA1225"/>
    <w:rsid w:val="00CA16E1"/>
    <w:rsid w:val="00CA18D2"/>
    <w:rsid w:val="00CA2209"/>
    <w:rsid w:val="00CA2455"/>
    <w:rsid w:val="00CA2480"/>
    <w:rsid w:val="00CA267C"/>
    <w:rsid w:val="00CA283D"/>
    <w:rsid w:val="00CA28F8"/>
    <w:rsid w:val="00CA2919"/>
    <w:rsid w:val="00CA2C56"/>
    <w:rsid w:val="00CA2ED2"/>
    <w:rsid w:val="00CA31B9"/>
    <w:rsid w:val="00CA342B"/>
    <w:rsid w:val="00CA35F0"/>
    <w:rsid w:val="00CA3E24"/>
    <w:rsid w:val="00CA41D8"/>
    <w:rsid w:val="00CA41DB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18"/>
    <w:rsid w:val="00CA51A0"/>
    <w:rsid w:val="00CA5392"/>
    <w:rsid w:val="00CA5623"/>
    <w:rsid w:val="00CA57E3"/>
    <w:rsid w:val="00CA5DA3"/>
    <w:rsid w:val="00CA60BE"/>
    <w:rsid w:val="00CA6156"/>
    <w:rsid w:val="00CA6164"/>
    <w:rsid w:val="00CA6BDF"/>
    <w:rsid w:val="00CA6D98"/>
    <w:rsid w:val="00CA7239"/>
    <w:rsid w:val="00CA724A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763"/>
    <w:rsid w:val="00CB11BD"/>
    <w:rsid w:val="00CB1368"/>
    <w:rsid w:val="00CB167F"/>
    <w:rsid w:val="00CB1720"/>
    <w:rsid w:val="00CB1C10"/>
    <w:rsid w:val="00CB1CE6"/>
    <w:rsid w:val="00CB1E9F"/>
    <w:rsid w:val="00CB1F2A"/>
    <w:rsid w:val="00CB24F1"/>
    <w:rsid w:val="00CB2674"/>
    <w:rsid w:val="00CB299C"/>
    <w:rsid w:val="00CB2ABD"/>
    <w:rsid w:val="00CB2BBA"/>
    <w:rsid w:val="00CB35ED"/>
    <w:rsid w:val="00CB39EB"/>
    <w:rsid w:val="00CB3B81"/>
    <w:rsid w:val="00CB41E7"/>
    <w:rsid w:val="00CB46FD"/>
    <w:rsid w:val="00CB480A"/>
    <w:rsid w:val="00CB49C7"/>
    <w:rsid w:val="00CB4B1A"/>
    <w:rsid w:val="00CB4FA5"/>
    <w:rsid w:val="00CB5008"/>
    <w:rsid w:val="00CB58AC"/>
    <w:rsid w:val="00CB58DD"/>
    <w:rsid w:val="00CB5906"/>
    <w:rsid w:val="00CB5DC5"/>
    <w:rsid w:val="00CB6343"/>
    <w:rsid w:val="00CB6517"/>
    <w:rsid w:val="00CB668B"/>
    <w:rsid w:val="00CB66BF"/>
    <w:rsid w:val="00CB67DB"/>
    <w:rsid w:val="00CB6F41"/>
    <w:rsid w:val="00CB71E6"/>
    <w:rsid w:val="00CB72AC"/>
    <w:rsid w:val="00CB7648"/>
    <w:rsid w:val="00CB79A4"/>
    <w:rsid w:val="00CB7B6B"/>
    <w:rsid w:val="00CB7CDC"/>
    <w:rsid w:val="00CB7D80"/>
    <w:rsid w:val="00CB7DF4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4F9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33"/>
    <w:rsid w:val="00CC2EFE"/>
    <w:rsid w:val="00CC32B0"/>
    <w:rsid w:val="00CC33CB"/>
    <w:rsid w:val="00CC3A3A"/>
    <w:rsid w:val="00CC3AB6"/>
    <w:rsid w:val="00CC3B1C"/>
    <w:rsid w:val="00CC3D5F"/>
    <w:rsid w:val="00CC3D8D"/>
    <w:rsid w:val="00CC3E8C"/>
    <w:rsid w:val="00CC400F"/>
    <w:rsid w:val="00CC40D2"/>
    <w:rsid w:val="00CC4365"/>
    <w:rsid w:val="00CC4489"/>
    <w:rsid w:val="00CC4731"/>
    <w:rsid w:val="00CC49F5"/>
    <w:rsid w:val="00CC4C5E"/>
    <w:rsid w:val="00CC4CD7"/>
    <w:rsid w:val="00CC4EB8"/>
    <w:rsid w:val="00CC4EF6"/>
    <w:rsid w:val="00CC4F4C"/>
    <w:rsid w:val="00CC4F58"/>
    <w:rsid w:val="00CC4F5B"/>
    <w:rsid w:val="00CC57AE"/>
    <w:rsid w:val="00CC5915"/>
    <w:rsid w:val="00CC5A8E"/>
    <w:rsid w:val="00CC606C"/>
    <w:rsid w:val="00CC620F"/>
    <w:rsid w:val="00CC652C"/>
    <w:rsid w:val="00CC728B"/>
    <w:rsid w:val="00CC7356"/>
    <w:rsid w:val="00CC74D5"/>
    <w:rsid w:val="00CC78BA"/>
    <w:rsid w:val="00CC7A6D"/>
    <w:rsid w:val="00CC7DF5"/>
    <w:rsid w:val="00CC7ECC"/>
    <w:rsid w:val="00CD00AA"/>
    <w:rsid w:val="00CD04B6"/>
    <w:rsid w:val="00CD0740"/>
    <w:rsid w:val="00CD0768"/>
    <w:rsid w:val="00CD0B87"/>
    <w:rsid w:val="00CD14CB"/>
    <w:rsid w:val="00CD1526"/>
    <w:rsid w:val="00CD179D"/>
    <w:rsid w:val="00CD18E9"/>
    <w:rsid w:val="00CD196B"/>
    <w:rsid w:val="00CD1D6E"/>
    <w:rsid w:val="00CD1E74"/>
    <w:rsid w:val="00CD20AE"/>
    <w:rsid w:val="00CD21B4"/>
    <w:rsid w:val="00CD2585"/>
    <w:rsid w:val="00CD283A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AF"/>
    <w:rsid w:val="00CD454E"/>
    <w:rsid w:val="00CD45D4"/>
    <w:rsid w:val="00CD492B"/>
    <w:rsid w:val="00CD5768"/>
    <w:rsid w:val="00CD5A0F"/>
    <w:rsid w:val="00CD5ADA"/>
    <w:rsid w:val="00CD5C02"/>
    <w:rsid w:val="00CD5EC5"/>
    <w:rsid w:val="00CD5F80"/>
    <w:rsid w:val="00CD61E3"/>
    <w:rsid w:val="00CD6823"/>
    <w:rsid w:val="00CD6D63"/>
    <w:rsid w:val="00CD6E0B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CBF"/>
    <w:rsid w:val="00CE0F12"/>
    <w:rsid w:val="00CE112E"/>
    <w:rsid w:val="00CE1225"/>
    <w:rsid w:val="00CE132D"/>
    <w:rsid w:val="00CE143E"/>
    <w:rsid w:val="00CE14A0"/>
    <w:rsid w:val="00CE1512"/>
    <w:rsid w:val="00CE19F2"/>
    <w:rsid w:val="00CE1C4D"/>
    <w:rsid w:val="00CE253D"/>
    <w:rsid w:val="00CE2858"/>
    <w:rsid w:val="00CE2992"/>
    <w:rsid w:val="00CE29B3"/>
    <w:rsid w:val="00CE2F5D"/>
    <w:rsid w:val="00CE3180"/>
    <w:rsid w:val="00CE3257"/>
    <w:rsid w:val="00CE38AA"/>
    <w:rsid w:val="00CE3B81"/>
    <w:rsid w:val="00CE3CCC"/>
    <w:rsid w:val="00CE3CDC"/>
    <w:rsid w:val="00CE3D16"/>
    <w:rsid w:val="00CE3D41"/>
    <w:rsid w:val="00CE3FBA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1F8"/>
    <w:rsid w:val="00CE7250"/>
    <w:rsid w:val="00CE7392"/>
    <w:rsid w:val="00CE76BD"/>
    <w:rsid w:val="00CE781A"/>
    <w:rsid w:val="00CE7859"/>
    <w:rsid w:val="00CE7BFD"/>
    <w:rsid w:val="00CF0131"/>
    <w:rsid w:val="00CF02AC"/>
    <w:rsid w:val="00CF040B"/>
    <w:rsid w:val="00CF057C"/>
    <w:rsid w:val="00CF06E6"/>
    <w:rsid w:val="00CF0878"/>
    <w:rsid w:val="00CF08B8"/>
    <w:rsid w:val="00CF0CD7"/>
    <w:rsid w:val="00CF0DD9"/>
    <w:rsid w:val="00CF163C"/>
    <w:rsid w:val="00CF1847"/>
    <w:rsid w:val="00CF18AB"/>
    <w:rsid w:val="00CF1AA6"/>
    <w:rsid w:val="00CF1B4E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429"/>
    <w:rsid w:val="00CF495B"/>
    <w:rsid w:val="00CF4B3B"/>
    <w:rsid w:val="00CF4C4E"/>
    <w:rsid w:val="00CF4E38"/>
    <w:rsid w:val="00CF4E3C"/>
    <w:rsid w:val="00CF4F02"/>
    <w:rsid w:val="00CF4F88"/>
    <w:rsid w:val="00CF5A64"/>
    <w:rsid w:val="00CF5EE9"/>
    <w:rsid w:val="00CF61A3"/>
    <w:rsid w:val="00CF62A9"/>
    <w:rsid w:val="00CF6357"/>
    <w:rsid w:val="00CF6650"/>
    <w:rsid w:val="00CF66DE"/>
    <w:rsid w:val="00CF6848"/>
    <w:rsid w:val="00CF690F"/>
    <w:rsid w:val="00CF6AF3"/>
    <w:rsid w:val="00CF6B46"/>
    <w:rsid w:val="00CF6C9A"/>
    <w:rsid w:val="00CF6DC2"/>
    <w:rsid w:val="00CF74F6"/>
    <w:rsid w:val="00CF760E"/>
    <w:rsid w:val="00CF76AE"/>
    <w:rsid w:val="00CF7896"/>
    <w:rsid w:val="00CF7CCF"/>
    <w:rsid w:val="00CF7D8D"/>
    <w:rsid w:val="00D0033A"/>
    <w:rsid w:val="00D00491"/>
    <w:rsid w:val="00D00522"/>
    <w:rsid w:val="00D00535"/>
    <w:rsid w:val="00D006BF"/>
    <w:rsid w:val="00D00B22"/>
    <w:rsid w:val="00D00DA0"/>
    <w:rsid w:val="00D00FCA"/>
    <w:rsid w:val="00D01752"/>
    <w:rsid w:val="00D017EE"/>
    <w:rsid w:val="00D01C73"/>
    <w:rsid w:val="00D0220F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3B36"/>
    <w:rsid w:val="00D04621"/>
    <w:rsid w:val="00D04A63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2E7"/>
    <w:rsid w:val="00D0730A"/>
    <w:rsid w:val="00D073D1"/>
    <w:rsid w:val="00D0785D"/>
    <w:rsid w:val="00D078A7"/>
    <w:rsid w:val="00D078A9"/>
    <w:rsid w:val="00D078C9"/>
    <w:rsid w:val="00D07D73"/>
    <w:rsid w:val="00D07DCA"/>
    <w:rsid w:val="00D07E5F"/>
    <w:rsid w:val="00D07E66"/>
    <w:rsid w:val="00D1023A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2342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F9F"/>
    <w:rsid w:val="00D1404F"/>
    <w:rsid w:val="00D14204"/>
    <w:rsid w:val="00D14300"/>
    <w:rsid w:val="00D14854"/>
    <w:rsid w:val="00D150C5"/>
    <w:rsid w:val="00D1552A"/>
    <w:rsid w:val="00D1574F"/>
    <w:rsid w:val="00D15D9D"/>
    <w:rsid w:val="00D1624D"/>
    <w:rsid w:val="00D16632"/>
    <w:rsid w:val="00D167A4"/>
    <w:rsid w:val="00D17550"/>
    <w:rsid w:val="00D17869"/>
    <w:rsid w:val="00D1792B"/>
    <w:rsid w:val="00D17F37"/>
    <w:rsid w:val="00D17FDC"/>
    <w:rsid w:val="00D2003A"/>
    <w:rsid w:val="00D2016A"/>
    <w:rsid w:val="00D202D3"/>
    <w:rsid w:val="00D20438"/>
    <w:rsid w:val="00D20970"/>
    <w:rsid w:val="00D2166C"/>
    <w:rsid w:val="00D2171B"/>
    <w:rsid w:val="00D217CE"/>
    <w:rsid w:val="00D21A77"/>
    <w:rsid w:val="00D21D8E"/>
    <w:rsid w:val="00D21DDB"/>
    <w:rsid w:val="00D21E06"/>
    <w:rsid w:val="00D21E2F"/>
    <w:rsid w:val="00D21E67"/>
    <w:rsid w:val="00D22148"/>
    <w:rsid w:val="00D22406"/>
    <w:rsid w:val="00D224B5"/>
    <w:rsid w:val="00D22555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BE2"/>
    <w:rsid w:val="00D23CE2"/>
    <w:rsid w:val="00D2404F"/>
    <w:rsid w:val="00D243EE"/>
    <w:rsid w:val="00D244D5"/>
    <w:rsid w:val="00D24602"/>
    <w:rsid w:val="00D248B7"/>
    <w:rsid w:val="00D24901"/>
    <w:rsid w:val="00D24D04"/>
    <w:rsid w:val="00D24E65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788"/>
    <w:rsid w:val="00D27AAD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FC7"/>
    <w:rsid w:val="00D311F1"/>
    <w:rsid w:val="00D31B9F"/>
    <w:rsid w:val="00D31BEA"/>
    <w:rsid w:val="00D32088"/>
    <w:rsid w:val="00D3228D"/>
    <w:rsid w:val="00D322CF"/>
    <w:rsid w:val="00D3322A"/>
    <w:rsid w:val="00D33313"/>
    <w:rsid w:val="00D33379"/>
    <w:rsid w:val="00D333D7"/>
    <w:rsid w:val="00D33410"/>
    <w:rsid w:val="00D33418"/>
    <w:rsid w:val="00D33458"/>
    <w:rsid w:val="00D336D5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65"/>
    <w:rsid w:val="00D35226"/>
    <w:rsid w:val="00D354CF"/>
    <w:rsid w:val="00D358B2"/>
    <w:rsid w:val="00D359BB"/>
    <w:rsid w:val="00D35BF5"/>
    <w:rsid w:val="00D3609F"/>
    <w:rsid w:val="00D3610A"/>
    <w:rsid w:val="00D36357"/>
    <w:rsid w:val="00D366C8"/>
    <w:rsid w:val="00D368C6"/>
    <w:rsid w:val="00D369DF"/>
    <w:rsid w:val="00D36C8E"/>
    <w:rsid w:val="00D36D5A"/>
    <w:rsid w:val="00D372DC"/>
    <w:rsid w:val="00D37538"/>
    <w:rsid w:val="00D37A26"/>
    <w:rsid w:val="00D37C2D"/>
    <w:rsid w:val="00D37F6A"/>
    <w:rsid w:val="00D40109"/>
    <w:rsid w:val="00D403C6"/>
    <w:rsid w:val="00D40429"/>
    <w:rsid w:val="00D404CE"/>
    <w:rsid w:val="00D40A5C"/>
    <w:rsid w:val="00D40D79"/>
    <w:rsid w:val="00D40E25"/>
    <w:rsid w:val="00D40E78"/>
    <w:rsid w:val="00D40F5C"/>
    <w:rsid w:val="00D40F76"/>
    <w:rsid w:val="00D41009"/>
    <w:rsid w:val="00D4110B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F4"/>
    <w:rsid w:val="00D43FA8"/>
    <w:rsid w:val="00D4429F"/>
    <w:rsid w:val="00D44A5C"/>
    <w:rsid w:val="00D44E1F"/>
    <w:rsid w:val="00D44FDF"/>
    <w:rsid w:val="00D45051"/>
    <w:rsid w:val="00D45459"/>
    <w:rsid w:val="00D45819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AE4"/>
    <w:rsid w:val="00D47F1A"/>
    <w:rsid w:val="00D50411"/>
    <w:rsid w:val="00D5044A"/>
    <w:rsid w:val="00D50772"/>
    <w:rsid w:val="00D508A5"/>
    <w:rsid w:val="00D50C59"/>
    <w:rsid w:val="00D50C82"/>
    <w:rsid w:val="00D50C96"/>
    <w:rsid w:val="00D50CF3"/>
    <w:rsid w:val="00D50F95"/>
    <w:rsid w:val="00D5102A"/>
    <w:rsid w:val="00D51083"/>
    <w:rsid w:val="00D512D1"/>
    <w:rsid w:val="00D513F0"/>
    <w:rsid w:val="00D5144F"/>
    <w:rsid w:val="00D51565"/>
    <w:rsid w:val="00D5168B"/>
    <w:rsid w:val="00D51AAF"/>
    <w:rsid w:val="00D51D1E"/>
    <w:rsid w:val="00D51DB2"/>
    <w:rsid w:val="00D51F84"/>
    <w:rsid w:val="00D5206D"/>
    <w:rsid w:val="00D52200"/>
    <w:rsid w:val="00D52283"/>
    <w:rsid w:val="00D52400"/>
    <w:rsid w:val="00D527A2"/>
    <w:rsid w:val="00D52A9A"/>
    <w:rsid w:val="00D52E1D"/>
    <w:rsid w:val="00D53423"/>
    <w:rsid w:val="00D53621"/>
    <w:rsid w:val="00D53768"/>
    <w:rsid w:val="00D537B0"/>
    <w:rsid w:val="00D53D34"/>
    <w:rsid w:val="00D5419B"/>
    <w:rsid w:val="00D54370"/>
    <w:rsid w:val="00D5438E"/>
    <w:rsid w:val="00D5444C"/>
    <w:rsid w:val="00D545BB"/>
    <w:rsid w:val="00D54C59"/>
    <w:rsid w:val="00D54CA0"/>
    <w:rsid w:val="00D54D88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40A"/>
    <w:rsid w:val="00D57616"/>
    <w:rsid w:val="00D57AC0"/>
    <w:rsid w:val="00D57C20"/>
    <w:rsid w:val="00D57CD2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1E4"/>
    <w:rsid w:val="00D61697"/>
    <w:rsid w:val="00D61B68"/>
    <w:rsid w:val="00D61F85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F4"/>
    <w:rsid w:val="00D71BD5"/>
    <w:rsid w:val="00D72265"/>
    <w:rsid w:val="00D72334"/>
    <w:rsid w:val="00D72633"/>
    <w:rsid w:val="00D72BDC"/>
    <w:rsid w:val="00D72F56"/>
    <w:rsid w:val="00D73118"/>
    <w:rsid w:val="00D73347"/>
    <w:rsid w:val="00D7364D"/>
    <w:rsid w:val="00D736F4"/>
    <w:rsid w:val="00D73A3C"/>
    <w:rsid w:val="00D73A6B"/>
    <w:rsid w:val="00D73DAD"/>
    <w:rsid w:val="00D73E0D"/>
    <w:rsid w:val="00D73F38"/>
    <w:rsid w:val="00D74461"/>
    <w:rsid w:val="00D74915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C50"/>
    <w:rsid w:val="00D76E0D"/>
    <w:rsid w:val="00D76E83"/>
    <w:rsid w:val="00D771C9"/>
    <w:rsid w:val="00D800A1"/>
    <w:rsid w:val="00D8036A"/>
    <w:rsid w:val="00D804FC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3CFE"/>
    <w:rsid w:val="00D840F2"/>
    <w:rsid w:val="00D84268"/>
    <w:rsid w:val="00D84278"/>
    <w:rsid w:val="00D844C0"/>
    <w:rsid w:val="00D846C5"/>
    <w:rsid w:val="00D847C6"/>
    <w:rsid w:val="00D85278"/>
    <w:rsid w:val="00D86008"/>
    <w:rsid w:val="00D8654A"/>
    <w:rsid w:val="00D86581"/>
    <w:rsid w:val="00D8666C"/>
    <w:rsid w:val="00D86A50"/>
    <w:rsid w:val="00D86ACF"/>
    <w:rsid w:val="00D86B37"/>
    <w:rsid w:val="00D86EF6"/>
    <w:rsid w:val="00D87154"/>
    <w:rsid w:val="00D873AD"/>
    <w:rsid w:val="00D873BF"/>
    <w:rsid w:val="00D87635"/>
    <w:rsid w:val="00D8778A"/>
    <w:rsid w:val="00D90196"/>
    <w:rsid w:val="00D90C33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047"/>
    <w:rsid w:val="00D95322"/>
    <w:rsid w:val="00D955B0"/>
    <w:rsid w:val="00D957C0"/>
    <w:rsid w:val="00D959FD"/>
    <w:rsid w:val="00D95BC2"/>
    <w:rsid w:val="00D95BFF"/>
    <w:rsid w:val="00D95C3D"/>
    <w:rsid w:val="00D95F45"/>
    <w:rsid w:val="00D96465"/>
    <w:rsid w:val="00D96496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FC0"/>
    <w:rsid w:val="00DA0FE2"/>
    <w:rsid w:val="00DA1094"/>
    <w:rsid w:val="00DA10F6"/>
    <w:rsid w:val="00DA1D80"/>
    <w:rsid w:val="00DA1F1A"/>
    <w:rsid w:val="00DA2046"/>
    <w:rsid w:val="00DA2185"/>
    <w:rsid w:val="00DA23D2"/>
    <w:rsid w:val="00DA246E"/>
    <w:rsid w:val="00DA27BD"/>
    <w:rsid w:val="00DA29C4"/>
    <w:rsid w:val="00DA2D90"/>
    <w:rsid w:val="00DA310F"/>
    <w:rsid w:val="00DA364D"/>
    <w:rsid w:val="00DA38A7"/>
    <w:rsid w:val="00DA38EE"/>
    <w:rsid w:val="00DA3A26"/>
    <w:rsid w:val="00DA3B43"/>
    <w:rsid w:val="00DA3B7F"/>
    <w:rsid w:val="00DA3D8C"/>
    <w:rsid w:val="00DA3DE2"/>
    <w:rsid w:val="00DA3F00"/>
    <w:rsid w:val="00DA416A"/>
    <w:rsid w:val="00DA43CA"/>
    <w:rsid w:val="00DA4481"/>
    <w:rsid w:val="00DA4562"/>
    <w:rsid w:val="00DA46E3"/>
    <w:rsid w:val="00DA492A"/>
    <w:rsid w:val="00DA49D8"/>
    <w:rsid w:val="00DA4DBD"/>
    <w:rsid w:val="00DA581C"/>
    <w:rsid w:val="00DA5BBC"/>
    <w:rsid w:val="00DA5CA9"/>
    <w:rsid w:val="00DA5D63"/>
    <w:rsid w:val="00DA5E41"/>
    <w:rsid w:val="00DA5E7E"/>
    <w:rsid w:val="00DA61A7"/>
    <w:rsid w:val="00DA624C"/>
    <w:rsid w:val="00DA632E"/>
    <w:rsid w:val="00DA6518"/>
    <w:rsid w:val="00DA675F"/>
    <w:rsid w:val="00DA6FAE"/>
    <w:rsid w:val="00DA7018"/>
    <w:rsid w:val="00DA714A"/>
    <w:rsid w:val="00DA71AF"/>
    <w:rsid w:val="00DA727D"/>
    <w:rsid w:val="00DA7A85"/>
    <w:rsid w:val="00DA7BC7"/>
    <w:rsid w:val="00DA7D2F"/>
    <w:rsid w:val="00DA7E4C"/>
    <w:rsid w:val="00DA7EC1"/>
    <w:rsid w:val="00DB005D"/>
    <w:rsid w:val="00DB01E8"/>
    <w:rsid w:val="00DB04CE"/>
    <w:rsid w:val="00DB0564"/>
    <w:rsid w:val="00DB0D5D"/>
    <w:rsid w:val="00DB0E59"/>
    <w:rsid w:val="00DB118D"/>
    <w:rsid w:val="00DB13D7"/>
    <w:rsid w:val="00DB1539"/>
    <w:rsid w:val="00DB1D47"/>
    <w:rsid w:val="00DB1F98"/>
    <w:rsid w:val="00DB23E8"/>
    <w:rsid w:val="00DB2542"/>
    <w:rsid w:val="00DB2557"/>
    <w:rsid w:val="00DB268F"/>
    <w:rsid w:val="00DB270B"/>
    <w:rsid w:val="00DB273A"/>
    <w:rsid w:val="00DB27E1"/>
    <w:rsid w:val="00DB2CDC"/>
    <w:rsid w:val="00DB2CF9"/>
    <w:rsid w:val="00DB2E0F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DEB"/>
    <w:rsid w:val="00DB5EE5"/>
    <w:rsid w:val="00DB6681"/>
    <w:rsid w:val="00DB6907"/>
    <w:rsid w:val="00DB6FDF"/>
    <w:rsid w:val="00DB70B3"/>
    <w:rsid w:val="00DB749A"/>
    <w:rsid w:val="00DB78FA"/>
    <w:rsid w:val="00DB7E00"/>
    <w:rsid w:val="00DB7E8C"/>
    <w:rsid w:val="00DC09DF"/>
    <w:rsid w:val="00DC0A19"/>
    <w:rsid w:val="00DC0B50"/>
    <w:rsid w:val="00DC0E18"/>
    <w:rsid w:val="00DC0F93"/>
    <w:rsid w:val="00DC1384"/>
    <w:rsid w:val="00DC1439"/>
    <w:rsid w:val="00DC1479"/>
    <w:rsid w:val="00DC1624"/>
    <w:rsid w:val="00DC1763"/>
    <w:rsid w:val="00DC1B4C"/>
    <w:rsid w:val="00DC1FCC"/>
    <w:rsid w:val="00DC2037"/>
    <w:rsid w:val="00DC22B7"/>
    <w:rsid w:val="00DC257F"/>
    <w:rsid w:val="00DC26A8"/>
    <w:rsid w:val="00DC2898"/>
    <w:rsid w:val="00DC28A6"/>
    <w:rsid w:val="00DC28EC"/>
    <w:rsid w:val="00DC306B"/>
    <w:rsid w:val="00DC3295"/>
    <w:rsid w:val="00DC3417"/>
    <w:rsid w:val="00DC3922"/>
    <w:rsid w:val="00DC3DE4"/>
    <w:rsid w:val="00DC409A"/>
    <w:rsid w:val="00DC41A2"/>
    <w:rsid w:val="00DC4330"/>
    <w:rsid w:val="00DC43A6"/>
    <w:rsid w:val="00DC48FE"/>
    <w:rsid w:val="00DC4935"/>
    <w:rsid w:val="00DC4CE8"/>
    <w:rsid w:val="00DC4D82"/>
    <w:rsid w:val="00DC5015"/>
    <w:rsid w:val="00DC5115"/>
    <w:rsid w:val="00DC522F"/>
    <w:rsid w:val="00DC5686"/>
    <w:rsid w:val="00DC588E"/>
    <w:rsid w:val="00DC5DBA"/>
    <w:rsid w:val="00DC5E7A"/>
    <w:rsid w:val="00DC5FAB"/>
    <w:rsid w:val="00DC6035"/>
    <w:rsid w:val="00DC63B2"/>
    <w:rsid w:val="00DC65D8"/>
    <w:rsid w:val="00DC6870"/>
    <w:rsid w:val="00DC6877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05F7"/>
    <w:rsid w:val="00DD066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AFE"/>
    <w:rsid w:val="00DD2FE5"/>
    <w:rsid w:val="00DD32DF"/>
    <w:rsid w:val="00DD3401"/>
    <w:rsid w:val="00DD3430"/>
    <w:rsid w:val="00DD3480"/>
    <w:rsid w:val="00DD3565"/>
    <w:rsid w:val="00DD3B71"/>
    <w:rsid w:val="00DD48E6"/>
    <w:rsid w:val="00DD49D3"/>
    <w:rsid w:val="00DD4A2A"/>
    <w:rsid w:val="00DD4BA6"/>
    <w:rsid w:val="00DD4F2A"/>
    <w:rsid w:val="00DD51CE"/>
    <w:rsid w:val="00DD5439"/>
    <w:rsid w:val="00DD5536"/>
    <w:rsid w:val="00DD59AB"/>
    <w:rsid w:val="00DD5E0E"/>
    <w:rsid w:val="00DD5FFE"/>
    <w:rsid w:val="00DD6396"/>
    <w:rsid w:val="00DD668F"/>
    <w:rsid w:val="00DD6A0E"/>
    <w:rsid w:val="00DD6C70"/>
    <w:rsid w:val="00DD6DA2"/>
    <w:rsid w:val="00DD6EDC"/>
    <w:rsid w:val="00DD700A"/>
    <w:rsid w:val="00DD761C"/>
    <w:rsid w:val="00DD7A0C"/>
    <w:rsid w:val="00DD7A16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52"/>
    <w:rsid w:val="00DE14DB"/>
    <w:rsid w:val="00DE1799"/>
    <w:rsid w:val="00DE1D93"/>
    <w:rsid w:val="00DE1E4F"/>
    <w:rsid w:val="00DE21CF"/>
    <w:rsid w:val="00DE26C2"/>
    <w:rsid w:val="00DE279F"/>
    <w:rsid w:val="00DE2D4B"/>
    <w:rsid w:val="00DE31DC"/>
    <w:rsid w:val="00DE3258"/>
    <w:rsid w:val="00DE363E"/>
    <w:rsid w:val="00DE36D0"/>
    <w:rsid w:val="00DE3E7C"/>
    <w:rsid w:val="00DE41C3"/>
    <w:rsid w:val="00DE4507"/>
    <w:rsid w:val="00DE464E"/>
    <w:rsid w:val="00DE4664"/>
    <w:rsid w:val="00DE47FC"/>
    <w:rsid w:val="00DE4811"/>
    <w:rsid w:val="00DE4B0C"/>
    <w:rsid w:val="00DE4E2A"/>
    <w:rsid w:val="00DE5036"/>
    <w:rsid w:val="00DE5707"/>
    <w:rsid w:val="00DE5713"/>
    <w:rsid w:val="00DE5FDA"/>
    <w:rsid w:val="00DE61AA"/>
    <w:rsid w:val="00DE67DC"/>
    <w:rsid w:val="00DE682A"/>
    <w:rsid w:val="00DE6F4F"/>
    <w:rsid w:val="00DE752E"/>
    <w:rsid w:val="00DE7793"/>
    <w:rsid w:val="00DE7D03"/>
    <w:rsid w:val="00DE7F45"/>
    <w:rsid w:val="00DF0257"/>
    <w:rsid w:val="00DF02EC"/>
    <w:rsid w:val="00DF052E"/>
    <w:rsid w:val="00DF05EC"/>
    <w:rsid w:val="00DF0820"/>
    <w:rsid w:val="00DF094B"/>
    <w:rsid w:val="00DF0D33"/>
    <w:rsid w:val="00DF0E63"/>
    <w:rsid w:val="00DF12DC"/>
    <w:rsid w:val="00DF1300"/>
    <w:rsid w:val="00DF1A61"/>
    <w:rsid w:val="00DF1D3B"/>
    <w:rsid w:val="00DF1EB6"/>
    <w:rsid w:val="00DF1FD6"/>
    <w:rsid w:val="00DF2011"/>
    <w:rsid w:val="00DF2088"/>
    <w:rsid w:val="00DF25AA"/>
    <w:rsid w:val="00DF2CC1"/>
    <w:rsid w:val="00DF30F8"/>
    <w:rsid w:val="00DF32AF"/>
    <w:rsid w:val="00DF3307"/>
    <w:rsid w:val="00DF34C9"/>
    <w:rsid w:val="00DF360E"/>
    <w:rsid w:val="00DF3623"/>
    <w:rsid w:val="00DF3A2C"/>
    <w:rsid w:val="00DF3C19"/>
    <w:rsid w:val="00DF3EE7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6014"/>
    <w:rsid w:val="00DF6122"/>
    <w:rsid w:val="00DF6531"/>
    <w:rsid w:val="00DF6824"/>
    <w:rsid w:val="00DF69A9"/>
    <w:rsid w:val="00DF6A83"/>
    <w:rsid w:val="00DF6D26"/>
    <w:rsid w:val="00DF6F67"/>
    <w:rsid w:val="00DF7226"/>
    <w:rsid w:val="00DF771B"/>
    <w:rsid w:val="00DF7BC3"/>
    <w:rsid w:val="00E00116"/>
    <w:rsid w:val="00E00266"/>
    <w:rsid w:val="00E00368"/>
    <w:rsid w:val="00E00389"/>
    <w:rsid w:val="00E005F5"/>
    <w:rsid w:val="00E00A07"/>
    <w:rsid w:val="00E00A92"/>
    <w:rsid w:val="00E011CA"/>
    <w:rsid w:val="00E0137D"/>
    <w:rsid w:val="00E01395"/>
    <w:rsid w:val="00E0146B"/>
    <w:rsid w:val="00E01700"/>
    <w:rsid w:val="00E0175E"/>
    <w:rsid w:val="00E019EA"/>
    <w:rsid w:val="00E01A5C"/>
    <w:rsid w:val="00E01F60"/>
    <w:rsid w:val="00E02068"/>
    <w:rsid w:val="00E0279A"/>
    <w:rsid w:val="00E028E6"/>
    <w:rsid w:val="00E02A29"/>
    <w:rsid w:val="00E02C20"/>
    <w:rsid w:val="00E02F7D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668"/>
    <w:rsid w:val="00E067ED"/>
    <w:rsid w:val="00E06924"/>
    <w:rsid w:val="00E06977"/>
    <w:rsid w:val="00E06A62"/>
    <w:rsid w:val="00E06AF4"/>
    <w:rsid w:val="00E06F6A"/>
    <w:rsid w:val="00E07334"/>
    <w:rsid w:val="00E073C8"/>
    <w:rsid w:val="00E07658"/>
    <w:rsid w:val="00E07686"/>
    <w:rsid w:val="00E07CA1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0FAA"/>
    <w:rsid w:val="00E11203"/>
    <w:rsid w:val="00E11EB8"/>
    <w:rsid w:val="00E1216B"/>
    <w:rsid w:val="00E1246E"/>
    <w:rsid w:val="00E1273A"/>
    <w:rsid w:val="00E127F2"/>
    <w:rsid w:val="00E12933"/>
    <w:rsid w:val="00E12A5A"/>
    <w:rsid w:val="00E12AF0"/>
    <w:rsid w:val="00E132C4"/>
    <w:rsid w:val="00E13326"/>
    <w:rsid w:val="00E136AE"/>
    <w:rsid w:val="00E138E4"/>
    <w:rsid w:val="00E139D0"/>
    <w:rsid w:val="00E13A9C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4D"/>
    <w:rsid w:val="00E20AD1"/>
    <w:rsid w:val="00E20E2C"/>
    <w:rsid w:val="00E214FB"/>
    <w:rsid w:val="00E216A5"/>
    <w:rsid w:val="00E216AA"/>
    <w:rsid w:val="00E222C6"/>
    <w:rsid w:val="00E224C9"/>
    <w:rsid w:val="00E22625"/>
    <w:rsid w:val="00E226BE"/>
    <w:rsid w:val="00E2297B"/>
    <w:rsid w:val="00E229F7"/>
    <w:rsid w:val="00E22A10"/>
    <w:rsid w:val="00E22BF5"/>
    <w:rsid w:val="00E22E2F"/>
    <w:rsid w:val="00E22EE3"/>
    <w:rsid w:val="00E22F21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1E7"/>
    <w:rsid w:val="00E25328"/>
    <w:rsid w:val="00E25334"/>
    <w:rsid w:val="00E2567F"/>
    <w:rsid w:val="00E25F1D"/>
    <w:rsid w:val="00E25F49"/>
    <w:rsid w:val="00E2617B"/>
    <w:rsid w:val="00E26224"/>
    <w:rsid w:val="00E26660"/>
    <w:rsid w:val="00E2681C"/>
    <w:rsid w:val="00E26897"/>
    <w:rsid w:val="00E2690E"/>
    <w:rsid w:val="00E272FE"/>
    <w:rsid w:val="00E2751A"/>
    <w:rsid w:val="00E30049"/>
    <w:rsid w:val="00E30063"/>
    <w:rsid w:val="00E30517"/>
    <w:rsid w:val="00E3070A"/>
    <w:rsid w:val="00E30A39"/>
    <w:rsid w:val="00E30A72"/>
    <w:rsid w:val="00E30B9D"/>
    <w:rsid w:val="00E30BC5"/>
    <w:rsid w:val="00E30DB2"/>
    <w:rsid w:val="00E31315"/>
    <w:rsid w:val="00E31506"/>
    <w:rsid w:val="00E3167F"/>
    <w:rsid w:val="00E31BE7"/>
    <w:rsid w:val="00E31E75"/>
    <w:rsid w:val="00E3200D"/>
    <w:rsid w:val="00E3282F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395"/>
    <w:rsid w:val="00E37638"/>
    <w:rsid w:val="00E377BF"/>
    <w:rsid w:val="00E37897"/>
    <w:rsid w:val="00E37C25"/>
    <w:rsid w:val="00E37D50"/>
    <w:rsid w:val="00E40362"/>
    <w:rsid w:val="00E40AE8"/>
    <w:rsid w:val="00E40D7F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F1E"/>
    <w:rsid w:val="00E441D5"/>
    <w:rsid w:val="00E4427D"/>
    <w:rsid w:val="00E4466A"/>
    <w:rsid w:val="00E447D5"/>
    <w:rsid w:val="00E45041"/>
    <w:rsid w:val="00E450D8"/>
    <w:rsid w:val="00E4517D"/>
    <w:rsid w:val="00E452D0"/>
    <w:rsid w:val="00E45994"/>
    <w:rsid w:val="00E45A9D"/>
    <w:rsid w:val="00E45D9B"/>
    <w:rsid w:val="00E45F03"/>
    <w:rsid w:val="00E460A1"/>
    <w:rsid w:val="00E46288"/>
    <w:rsid w:val="00E46A87"/>
    <w:rsid w:val="00E46CC9"/>
    <w:rsid w:val="00E47182"/>
    <w:rsid w:val="00E47D5F"/>
    <w:rsid w:val="00E47D96"/>
    <w:rsid w:val="00E47E78"/>
    <w:rsid w:val="00E50514"/>
    <w:rsid w:val="00E50875"/>
    <w:rsid w:val="00E508D6"/>
    <w:rsid w:val="00E50DDF"/>
    <w:rsid w:val="00E510E8"/>
    <w:rsid w:val="00E5143B"/>
    <w:rsid w:val="00E51478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6E3"/>
    <w:rsid w:val="00E538E0"/>
    <w:rsid w:val="00E53B83"/>
    <w:rsid w:val="00E53DF1"/>
    <w:rsid w:val="00E54667"/>
    <w:rsid w:val="00E547DF"/>
    <w:rsid w:val="00E54835"/>
    <w:rsid w:val="00E54D33"/>
    <w:rsid w:val="00E55972"/>
    <w:rsid w:val="00E55E1C"/>
    <w:rsid w:val="00E55EB1"/>
    <w:rsid w:val="00E55EEA"/>
    <w:rsid w:val="00E564C1"/>
    <w:rsid w:val="00E56AF0"/>
    <w:rsid w:val="00E56D97"/>
    <w:rsid w:val="00E56E3C"/>
    <w:rsid w:val="00E56F3C"/>
    <w:rsid w:val="00E56F64"/>
    <w:rsid w:val="00E5711F"/>
    <w:rsid w:val="00E6000E"/>
    <w:rsid w:val="00E60050"/>
    <w:rsid w:val="00E6014B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AF2"/>
    <w:rsid w:val="00E62C6B"/>
    <w:rsid w:val="00E62DDA"/>
    <w:rsid w:val="00E630F7"/>
    <w:rsid w:val="00E6324D"/>
    <w:rsid w:val="00E63700"/>
    <w:rsid w:val="00E638B7"/>
    <w:rsid w:val="00E63A8C"/>
    <w:rsid w:val="00E63E5E"/>
    <w:rsid w:val="00E63E68"/>
    <w:rsid w:val="00E641A7"/>
    <w:rsid w:val="00E64240"/>
    <w:rsid w:val="00E643D0"/>
    <w:rsid w:val="00E64675"/>
    <w:rsid w:val="00E64763"/>
    <w:rsid w:val="00E647DC"/>
    <w:rsid w:val="00E647F1"/>
    <w:rsid w:val="00E6484F"/>
    <w:rsid w:val="00E64AE4"/>
    <w:rsid w:val="00E64B4F"/>
    <w:rsid w:val="00E6504D"/>
    <w:rsid w:val="00E655F2"/>
    <w:rsid w:val="00E65A35"/>
    <w:rsid w:val="00E65D31"/>
    <w:rsid w:val="00E65E6B"/>
    <w:rsid w:val="00E66245"/>
    <w:rsid w:val="00E6640D"/>
    <w:rsid w:val="00E66550"/>
    <w:rsid w:val="00E666A1"/>
    <w:rsid w:val="00E6682F"/>
    <w:rsid w:val="00E66A62"/>
    <w:rsid w:val="00E6702E"/>
    <w:rsid w:val="00E6756F"/>
    <w:rsid w:val="00E67631"/>
    <w:rsid w:val="00E67A42"/>
    <w:rsid w:val="00E67FAC"/>
    <w:rsid w:val="00E70121"/>
    <w:rsid w:val="00E701CA"/>
    <w:rsid w:val="00E7041A"/>
    <w:rsid w:val="00E705E5"/>
    <w:rsid w:val="00E70B0C"/>
    <w:rsid w:val="00E70E5F"/>
    <w:rsid w:val="00E71952"/>
    <w:rsid w:val="00E71D7D"/>
    <w:rsid w:val="00E71DF1"/>
    <w:rsid w:val="00E71EDB"/>
    <w:rsid w:val="00E71EF2"/>
    <w:rsid w:val="00E72337"/>
    <w:rsid w:val="00E723D3"/>
    <w:rsid w:val="00E7242A"/>
    <w:rsid w:val="00E72737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B5A"/>
    <w:rsid w:val="00E7524F"/>
    <w:rsid w:val="00E7556D"/>
    <w:rsid w:val="00E755D3"/>
    <w:rsid w:val="00E75693"/>
    <w:rsid w:val="00E756FB"/>
    <w:rsid w:val="00E75F5E"/>
    <w:rsid w:val="00E75F72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77C98"/>
    <w:rsid w:val="00E8004E"/>
    <w:rsid w:val="00E80128"/>
    <w:rsid w:val="00E8016D"/>
    <w:rsid w:val="00E810EC"/>
    <w:rsid w:val="00E8112C"/>
    <w:rsid w:val="00E81587"/>
    <w:rsid w:val="00E815F1"/>
    <w:rsid w:val="00E81683"/>
    <w:rsid w:val="00E81C73"/>
    <w:rsid w:val="00E826C8"/>
    <w:rsid w:val="00E82819"/>
    <w:rsid w:val="00E82EE0"/>
    <w:rsid w:val="00E83073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2D0"/>
    <w:rsid w:val="00E842D1"/>
    <w:rsid w:val="00E843EF"/>
    <w:rsid w:val="00E84661"/>
    <w:rsid w:val="00E846A0"/>
    <w:rsid w:val="00E84934"/>
    <w:rsid w:val="00E84A69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FDD"/>
    <w:rsid w:val="00E91139"/>
    <w:rsid w:val="00E9129D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A0F"/>
    <w:rsid w:val="00E92A67"/>
    <w:rsid w:val="00E92EC7"/>
    <w:rsid w:val="00E92F0A"/>
    <w:rsid w:val="00E92F6B"/>
    <w:rsid w:val="00E93168"/>
    <w:rsid w:val="00E93402"/>
    <w:rsid w:val="00E9346A"/>
    <w:rsid w:val="00E934CB"/>
    <w:rsid w:val="00E939E4"/>
    <w:rsid w:val="00E93A7A"/>
    <w:rsid w:val="00E93B3D"/>
    <w:rsid w:val="00E93C59"/>
    <w:rsid w:val="00E93D54"/>
    <w:rsid w:val="00E93D80"/>
    <w:rsid w:val="00E94307"/>
    <w:rsid w:val="00E94352"/>
    <w:rsid w:val="00E9453A"/>
    <w:rsid w:val="00E946EF"/>
    <w:rsid w:val="00E94732"/>
    <w:rsid w:val="00E94762"/>
    <w:rsid w:val="00E94A93"/>
    <w:rsid w:val="00E94C16"/>
    <w:rsid w:val="00E95754"/>
    <w:rsid w:val="00E95917"/>
    <w:rsid w:val="00E959A9"/>
    <w:rsid w:val="00E95A9A"/>
    <w:rsid w:val="00E95F93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A0281"/>
    <w:rsid w:val="00EA0431"/>
    <w:rsid w:val="00EA08D3"/>
    <w:rsid w:val="00EA0BD3"/>
    <w:rsid w:val="00EA0BFA"/>
    <w:rsid w:val="00EA0E05"/>
    <w:rsid w:val="00EA0E10"/>
    <w:rsid w:val="00EA0FB6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75F"/>
    <w:rsid w:val="00EA4769"/>
    <w:rsid w:val="00EA49D1"/>
    <w:rsid w:val="00EA4A36"/>
    <w:rsid w:val="00EA4C26"/>
    <w:rsid w:val="00EA4D25"/>
    <w:rsid w:val="00EA5029"/>
    <w:rsid w:val="00EA5335"/>
    <w:rsid w:val="00EA55DB"/>
    <w:rsid w:val="00EA5C13"/>
    <w:rsid w:val="00EA630B"/>
    <w:rsid w:val="00EA6350"/>
    <w:rsid w:val="00EA6DB4"/>
    <w:rsid w:val="00EA6E29"/>
    <w:rsid w:val="00EA6E99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1CC5"/>
    <w:rsid w:val="00EB1CE3"/>
    <w:rsid w:val="00EB2435"/>
    <w:rsid w:val="00EB2465"/>
    <w:rsid w:val="00EB265B"/>
    <w:rsid w:val="00EB269A"/>
    <w:rsid w:val="00EB2814"/>
    <w:rsid w:val="00EB296A"/>
    <w:rsid w:val="00EB2C64"/>
    <w:rsid w:val="00EB2CDE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4754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AEE"/>
    <w:rsid w:val="00EC0C51"/>
    <w:rsid w:val="00EC1044"/>
    <w:rsid w:val="00EC114F"/>
    <w:rsid w:val="00EC11FA"/>
    <w:rsid w:val="00EC183D"/>
    <w:rsid w:val="00EC1974"/>
    <w:rsid w:val="00EC1D6A"/>
    <w:rsid w:val="00EC1D83"/>
    <w:rsid w:val="00EC1FE9"/>
    <w:rsid w:val="00EC2487"/>
    <w:rsid w:val="00EC24ED"/>
    <w:rsid w:val="00EC257C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6DD"/>
    <w:rsid w:val="00EC3E81"/>
    <w:rsid w:val="00EC3EC8"/>
    <w:rsid w:val="00EC44E7"/>
    <w:rsid w:val="00EC4A94"/>
    <w:rsid w:val="00EC4D77"/>
    <w:rsid w:val="00EC4D7B"/>
    <w:rsid w:val="00EC4E2E"/>
    <w:rsid w:val="00EC5013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4C3"/>
    <w:rsid w:val="00EC74C8"/>
    <w:rsid w:val="00EC7D50"/>
    <w:rsid w:val="00EC7E40"/>
    <w:rsid w:val="00EC7EE8"/>
    <w:rsid w:val="00ED0160"/>
    <w:rsid w:val="00ED09A0"/>
    <w:rsid w:val="00ED0DE8"/>
    <w:rsid w:val="00ED0EB9"/>
    <w:rsid w:val="00ED0EFF"/>
    <w:rsid w:val="00ED0FE3"/>
    <w:rsid w:val="00ED116E"/>
    <w:rsid w:val="00ED130A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C92"/>
    <w:rsid w:val="00ED4CA1"/>
    <w:rsid w:val="00ED4DDF"/>
    <w:rsid w:val="00ED4E3C"/>
    <w:rsid w:val="00ED4EEA"/>
    <w:rsid w:val="00ED5122"/>
    <w:rsid w:val="00ED54F7"/>
    <w:rsid w:val="00ED56C2"/>
    <w:rsid w:val="00ED58F2"/>
    <w:rsid w:val="00ED5A73"/>
    <w:rsid w:val="00ED6100"/>
    <w:rsid w:val="00ED6567"/>
    <w:rsid w:val="00ED6806"/>
    <w:rsid w:val="00ED6E4E"/>
    <w:rsid w:val="00ED7246"/>
    <w:rsid w:val="00ED7A7F"/>
    <w:rsid w:val="00ED7BAF"/>
    <w:rsid w:val="00EE0048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B7"/>
    <w:rsid w:val="00EE282E"/>
    <w:rsid w:val="00EE286B"/>
    <w:rsid w:val="00EE2AAB"/>
    <w:rsid w:val="00EE2C8C"/>
    <w:rsid w:val="00EE2D16"/>
    <w:rsid w:val="00EE2E8A"/>
    <w:rsid w:val="00EE3196"/>
    <w:rsid w:val="00EE3203"/>
    <w:rsid w:val="00EE3282"/>
    <w:rsid w:val="00EE3318"/>
    <w:rsid w:val="00EE33A6"/>
    <w:rsid w:val="00EE3594"/>
    <w:rsid w:val="00EE3DCB"/>
    <w:rsid w:val="00EE443D"/>
    <w:rsid w:val="00EE44A0"/>
    <w:rsid w:val="00EE4825"/>
    <w:rsid w:val="00EE4904"/>
    <w:rsid w:val="00EE4CC7"/>
    <w:rsid w:val="00EE5112"/>
    <w:rsid w:val="00EE539F"/>
    <w:rsid w:val="00EE5697"/>
    <w:rsid w:val="00EE5A5C"/>
    <w:rsid w:val="00EE5F39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52C"/>
    <w:rsid w:val="00EE788D"/>
    <w:rsid w:val="00EE79A3"/>
    <w:rsid w:val="00EE7AFF"/>
    <w:rsid w:val="00EE7D91"/>
    <w:rsid w:val="00EE7ECE"/>
    <w:rsid w:val="00EE7F2E"/>
    <w:rsid w:val="00EE7FAF"/>
    <w:rsid w:val="00EF00AF"/>
    <w:rsid w:val="00EF082A"/>
    <w:rsid w:val="00EF0E50"/>
    <w:rsid w:val="00EF0EBD"/>
    <w:rsid w:val="00EF16D6"/>
    <w:rsid w:val="00EF17D0"/>
    <w:rsid w:val="00EF1A44"/>
    <w:rsid w:val="00EF1C52"/>
    <w:rsid w:val="00EF1D56"/>
    <w:rsid w:val="00EF209D"/>
    <w:rsid w:val="00EF20FD"/>
    <w:rsid w:val="00EF2457"/>
    <w:rsid w:val="00EF2786"/>
    <w:rsid w:val="00EF28E6"/>
    <w:rsid w:val="00EF2E74"/>
    <w:rsid w:val="00EF33EB"/>
    <w:rsid w:val="00EF3448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4"/>
    <w:rsid w:val="00EF493B"/>
    <w:rsid w:val="00EF495A"/>
    <w:rsid w:val="00EF4A7B"/>
    <w:rsid w:val="00EF4B3A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C30"/>
    <w:rsid w:val="00F00C9D"/>
    <w:rsid w:val="00F00FF1"/>
    <w:rsid w:val="00F0109A"/>
    <w:rsid w:val="00F01571"/>
    <w:rsid w:val="00F0197D"/>
    <w:rsid w:val="00F01A58"/>
    <w:rsid w:val="00F01C12"/>
    <w:rsid w:val="00F021B1"/>
    <w:rsid w:val="00F02223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2DB"/>
    <w:rsid w:val="00F04576"/>
    <w:rsid w:val="00F046FD"/>
    <w:rsid w:val="00F04D51"/>
    <w:rsid w:val="00F056AB"/>
    <w:rsid w:val="00F0585D"/>
    <w:rsid w:val="00F05EED"/>
    <w:rsid w:val="00F06F02"/>
    <w:rsid w:val="00F07187"/>
    <w:rsid w:val="00F071DB"/>
    <w:rsid w:val="00F07A95"/>
    <w:rsid w:val="00F07D29"/>
    <w:rsid w:val="00F10437"/>
    <w:rsid w:val="00F10465"/>
    <w:rsid w:val="00F10581"/>
    <w:rsid w:val="00F10864"/>
    <w:rsid w:val="00F108E6"/>
    <w:rsid w:val="00F109BB"/>
    <w:rsid w:val="00F10E93"/>
    <w:rsid w:val="00F10EAD"/>
    <w:rsid w:val="00F11055"/>
    <w:rsid w:val="00F11071"/>
    <w:rsid w:val="00F11625"/>
    <w:rsid w:val="00F1165E"/>
    <w:rsid w:val="00F11CF5"/>
    <w:rsid w:val="00F122C2"/>
    <w:rsid w:val="00F1249A"/>
    <w:rsid w:val="00F125F6"/>
    <w:rsid w:val="00F12B3D"/>
    <w:rsid w:val="00F131B6"/>
    <w:rsid w:val="00F13242"/>
    <w:rsid w:val="00F13EAA"/>
    <w:rsid w:val="00F13F95"/>
    <w:rsid w:val="00F1403E"/>
    <w:rsid w:val="00F140FE"/>
    <w:rsid w:val="00F1415B"/>
    <w:rsid w:val="00F14171"/>
    <w:rsid w:val="00F1429E"/>
    <w:rsid w:val="00F14485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AC"/>
    <w:rsid w:val="00F165FF"/>
    <w:rsid w:val="00F16772"/>
    <w:rsid w:val="00F16BB1"/>
    <w:rsid w:val="00F16D2D"/>
    <w:rsid w:val="00F175F2"/>
    <w:rsid w:val="00F17A8F"/>
    <w:rsid w:val="00F17D56"/>
    <w:rsid w:val="00F20046"/>
    <w:rsid w:val="00F20242"/>
    <w:rsid w:val="00F20692"/>
    <w:rsid w:val="00F206FE"/>
    <w:rsid w:val="00F20852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269"/>
    <w:rsid w:val="00F2456B"/>
    <w:rsid w:val="00F2457D"/>
    <w:rsid w:val="00F24A57"/>
    <w:rsid w:val="00F24B4B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5E8"/>
    <w:rsid w:val="00F26886"/>
    <w:rsid w:val="00F2699C"/>
    <w:rsid w:val="00F27000"/>
    <w:rsid w:val="00F2775A"/>
    <w:rsid w:val="00F27E0C"/>
    <w:rsid w:val="00F27E4A"/>
    <w:rsid w:val="00F27EB2"/>
    <w:rsid w:val="00F27F00"/>
    <w:rsid w:val="00F3002F"/>
    <w:rsid w:val="00F30116"/>
    <w:rsid w:val="00F301A8"/>
    <w:rsid w:val="00F30353"/>
    <w:rsid w:val="00F30563"/>
    <w:rsid w:val="00F3075E"/>
    <w:rsid w:val="00F308C0"/>
    <w:rsid w:val="00F30E96"/>
    <w:rsid w:val="00F314F2"/>
    <w:rsid w:val="00F3184F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C5A"/>
    <w:rsid w:val="00F33DA9"/>
    <w:rsid w:val="00F34286"/>
    <w:rsid w:val="00F342E5"/>
    <w:rsid w:val="00F34688"/>
    <w:rsid w:val="00F346BC"/>
    <w:rsid w:val="00F34D62"/>
    <w:rsid w:val="00F34DA1"/>
    <w:rsid w:val="00F34E49"/>
    <w:rsid w:val="00F35012"/>
    <w:rsid w:val="00F35029"/>
    <w:rsid w:val="00F3521B"/>
    <w:rsid w:val="00F35425"/>
    <w:rsid w:val="00F35561"/>
    <w:rsid w:val="00F35727"/>
    <w:rsid w:val="00F357A1"/>
    <w:rsid w:val="00F35865"/>
    <w:rsid w:val="00F35E92"/>
    <w:rsid w:val="00F360BA"/>
    <w:rsid w:val="00F36615"/>
    <w:rsid w:val="00F366CE"/>
    <w:rsid w:val="00F368FF"/>
    <w:rsid w:val="00F369FF"/>
    <w:rsid w:val="00F36A00"/>
    <w:rsid w:val="00F36C0F"/>
    <w:rsid w:val="00F36EC8"/>
    <w:rsid w:val="00F3721C"/>
    <w:rsid w:val="00F377A2"/>
    <w:rsid w:val="00F37922"/>
    <w:rsid w:val="00F37AEF"/>
    <w:rsid w:val="00F37DC6"/>
    <w:rsid w:val="00F37DF0"/>
    <w:rsid w:val="00F4035D"/>
    <w:rsid w:val="00F40F9B"/>
    <w:rsid w:val="00F41737"/>
    <w:rsid w:val="00F41D1F"/>
    <w:rsid w:val="00F42910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AD"/>
    <w:rsid w:val="00F4619F"/>
    <w:rsid w:val="00F46479"/>
    <w:rsid w:val="00F46694"/>
    <w:rsid w:val="00F46772"/>
    <w:rsid w:val="00F467B0"/>
    <w:rsid w:val="00F4683A"/>
    <w:rsid w:val="00F46E40"/>
    <w:rsid w:val="00F46F8B"/>
    <w:rsid w:val="00F47132"/>
    <w:rsid w:val="00F474F9"/>
    <w:rsid w:val="00F47728"/>
    <w:rsid w:val="00F47AA1"/>
    <w:rsid w:val="00F47AF4"/>
    <w:rsid w:val="00F47AFE"/>
    <w:rsid w:val="00F47CBA"/>
    <w:rsid w:val="00F47CF5"/>
    <w:rsid w:val="00F47DE2"/>
    <w:rsid w:val="00F50020"/>
    <w:rsid w:val="00F50442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EA"/>
    <w:rsid w:val="00F517FC"/>
    <w:rsid w:val="00F51803"/>
    <w:rsid w:val="00F51CC5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C8C"/>
    <w:rsid w:val="00F52DA8"/>
    <w:rsid w:val="00F52E16"/>
    <w:rsid w:val="00F52FA8"/>
    <w:rsid w:val="00F532BD"/>
    <w:rsid w:val="00F532FD"/>
    <w:rsid w:val="00F53495"/>
    <w:rsid w:val="00F534C0"/>
    <w:rsid w:val="00F53551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4E96"/>
    <w:rsid w:val="00F550D1"/>
    <w:rsid w:val="00F553D1"/>
    <w:rsid w:val="00F555C3"/>
    <w:rsid w:val="00F558E3"/>
    <w:rsid w:val="00F55AC5"/>
    <w:rsid w:val="00F55B37"/>
    <w:rsid w:val="00F55BE8"/>
    <w:rsid w:val="00F564B4"/>
    <w:rsid w:val="00F56D31"/>
    <w:rsid w:val="00F570CF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B52"/>
    <w:rsid w:val="00F61D0E"/>
    <w:rsid w:val="00F61EE5"/>
    <w:rsid w:val="00F61FDE"/>
    <w:rsid w:val="00F62143"/>
    <w:rsid w:val="00F62338"/>
    <w:rsid w:val="00F62377"/>
    <w:rsid w:val="00F6242F"/>
    <w:rsid w:val="00F625B5"/>
    <w:rsid w:val="00F625CD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A67"/>
    <w:rsid w:val="00F64C34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E9"/>
    <w:rsid w:val="00F663AD"/>
    <w:rsid w:val="00F66596"/>
    <w:rsid w:val="00F66617"/>
    <w:rsid w:val="00F66709"/>
    <w:rsid w:val="00F669E3"/>
    <w:rsid w:val="00F66AF7"/>
    <w:rsid w:val="00F672EB"/>
    <w:rsid w:val="00F674DE"/>
    <w:rsid w:val="00F6753C"/>
    <w:rsid w:val="00F675D1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6D7"/>
    <w:rsid w:val="00F718A7"/>
    <w:rsid w:val="00F71976"/>
    <w:rsid w:val="00F71E7A"/>
    <w:rsid w:val="00F71F79"/>
    <w:rsid w:val="00F7219A"/>
    <w:rsid w:val="00F721A1"/>
    <w:rsid w:val="00F724E3"/>
    <w:rsid w:val="00F727AA"/>
    <w:rsid w:val="00F729BE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18D"/>
    <w:rsid w:val="00F761C9"/>
    <w:rsid w:val="00F76305"/>
    <w:rsid w:val="00F763DF"/>
    <w:rsid w:val="00F767B7"/>
    <w:rsid w:val="00F7692E"/>
    <w:rsid w:val="00F769C7"/>
    <w:rsid w:val="00F76CA0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66B"/>
    <w:rsid w:val="00F81846"/>
    <w:rsid w:val="00F81A54"/>
    <w:rsid w:val="00F81DC1"/>
    <w:rsid w:val="00F81E0E"/>
    <w:rsid w:val="00F81F25"/>
    <w:rsid w:val="00F82272"/>
    <w:rsid w:val="00F825FF"/>
    <w:rsid w:val="00F82760"/>
    <w:rsid w:val="00F82A7D"/>
    <w:rsid w:val="00F82D8E"/>
    <w:rsid w:val="00F8300A"/>
    <w:rsid w:val="00F83301"/>
    <w:rsid w:val="00F837DD"/>
    <w:rsid w:val="00F83E07"/>
    <w:rsid w:val="00F83E4B"/>
    <w:rsid w:val="00F845E3"/>
    <w:rsid w:val="00F84914"/>
    <w:rsid w:val="00F849D7"/>
    <w:rsid w:val="00F84A18"/>
    <w:rsid w:val="00F84A2F"/>
    <w:rsid w:val="00F84BAB"/>
    <w:rsid w:val="00F84BC6"/>
    <w:rsid w:val="00F84C5A"/>
    <w:rsid w:val="00F84DEF"/>
    <w:rsid w:val="00F84E01"/>
    <w:rsid w:val="00F850C3"/>
    <w:rsid w:val="00F850EB"/>
    <w:rsid w:val="00F85394"/>
    <w:rsid w:val="00F855CB"/>
    <w:rsid w:val="00F85744"/>
    <w:rsid w:val="00F85E53"/>
    <w:rsid w:val="00F85E78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87F56"/>
    <w:rsid w:val="00F901C2"/>
    <w:rsid w:val="00F902D2"/>
    <w:rsid w:val="00F90391"/>
    <w:rsid w:val="00F9046C"/>
    <w:rsid w:val="00F905F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3C87"/>
    <w:rsid w:val="00F94003"/>
    <w:rsid w:val="00F9414D"/>
    <w:rsid w:val="00F94289"/>
    <w:rsid w:val="00F942B6"/>
    <w:rsid w:val="00F9435A"/>
    <w:rsid w:val="00F945E2"/>
    <w:rsid w:val="00F94737"/>
    <w:rsid w:val="00F94909"/>
    <w:rsid w:val="00F9495D"/>
    <w:rsid w:val="00F94CD9"/>
    <w:rsid w:val="00F94F52"/>
    <w:rsid w:val="00F95013"/>
    <w:rsid w:val="00F951BD"/>
    <w:rsid w:val="00F9590D"/>
    <w:rsid w:val="00F96067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6F2C"/>
    <w:rsid w:val="00F970EB"/>
    <w:rsid w:val="00F975B5"/>
    <w:rsid w:val="00F97666"/>
    <w:rsid w:val="00F97815"/>
    <w:rsid w:val="00F97854"/>
    <w:rsid w:val="00F97F06"/>
    <w:rsid w:val="00FA00B4"/>
    <w:rsid w:val="00FA0384"/>
    <w:rsid w:val="00FA0509"/>
    <w:rsid w:val="00FA06D8"/>
    <w:rsid w:val="00FA07A0"/>
    <w:rsid w:val="00FA07BC"/>
    <w:rsid w:val="00FA091B"/>
    <w:rsid w:val="00FA0C95"/>
    <w:rsid w:val="00FA0C9A"/>
    <w:rsid w:val="00FA0E7C"/>
    <w:rsid w:val="00FA121A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ADF"/>
    <w:rsid w:val="00FA2C55"/>
    <w:rsid w:val="00FA2D7E"/>
    <w:rsid w:val="00FA33A2"/>
    <w:rsid w:val="00FA377F"/>
    <w:rsid w:val="00FA3871"/>
    <w:rsid w:val="00FA3C84"/>
    <w:rsid w:val="00FA3E04"/>
    <w:rsid w:val="00FA4131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9A3"/>
    <w:rsid w:val="00FA5A96"/>
    <w:rsid w:val="00FA5AD0"/>
    <w:rsid w:val="00FA6225"/>
    <w:rsid w:val="00FA656D"/>
    <w:rsid w:val="00FA65C9"/>
    <w:rsid w:val="00FA6686"/>
    <w:rsid w:val="00FA6A5F"/>
    <w:rsid w:val="00FA6A8C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936"/>
    <w:rsid w:val="00FB1083"/>
    <w:rsid w:val="00FB109B"/>
    <w:rsid w:val="00FB1239"/>
    <w:rsid w:val="00FB12E9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2197"/>
    <w:rsid w:val="00FB22DD"/>
    <w:rsid w:val="00FB22E5"/>
    <w:rsid w:val="00FB25A7"/>
    <w:rsid w:val="00FB2864"/>
    <w:rsid w:val="00FB2CEB"/>
    <w:rsid w:val="00FB2F94"/>
    <w:rsid w:val="00FB2FAB"/>
    <w:rsid w:val="00FB39DA"/>
    <w:rsid w:val="00FB3BDC"/>
    <w:rsid w:val="00FB3CD6"/>
    <w:rsid w:val="00FB3D50"/>
    <w:rsid w:val="00FB4065"/>
    <w:rsid w:val="00FB4760"/>
    <w:rsid w:val="00FB47B5"/>
    <w:rsid w:val="00FB5201"/>
    <w:rsid w:val="00FB52FD"/>
    <w:rsid w:val="00FB57A7"/>
    <w:rsid w:val="00FB5A6F"/>
    <w:rsid w:val="00FB63EA"/>
    <w:rsid w:val="00FB67CA"/>
    <w:rsid w:val="00FB7284"/>
    <w:rsid w:val="00FB72CB"/>
    <w:rsid w:val="00FB73AC"/>
    <w:rsid w:val="00FB76B2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E70"/>
    <w:rsid w:val="00FC1F3F"/>
    <w:rsid w:val="00FC20A0"/>
    <w:rsid w:val="00FC22FE"/>
    <w:rsid w:val="00FC23FA"/>
    <w:rsid w:val="00FC2635"/>
    <w:rsid w:val="00FC2742"/>
    <w:rsid w:val="00FC2F43"/>
    <w:rsid w:val="00FC337D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B29"/>
    <w:rsid w:val="00FC4CA4"/>
    <w:rsid w:val="00FC4D43"/>
    <w:rsid w:val="00FC4ED1"/>
    <w:rsid w:val="00FC4F3D"/>
    <w:rsid w:val="00FC4F76"/>
    <w:rsid w:val="00FC545C"/>
    <w:rsid w:val="00FC553E"/>
    <w:rsid w:val="00FC56D8"/>
    <w:rsid w:val="00FC65A0"/>
    <w:rsid w:val="00FC681C"/>
    <w:rsid w:val="00FC6980"/>
    <w:rsid w:val="00FC6B41"/>
    <w:rsid w:val="00FC6D8C"/>
    <w:rsid w:val="00FC7505"/>
    <w:rsid w:val="00FC791E"/>
    <w:rsid w:val="00FC7F93"/>
    <w:rsid w:val="00FD04AA"/>
    <w:rsid w:val="00FD0857"/>
    <w:rsid w:val="00FD10D2"/>
    <w:rsid w:val="00FD117C"/>
    <w:rsid w:val="00FD16F9"/>
    <w:rsid w:val="00FD2166"/>
    <w:rsid w:val="00FD235B"/>
    <w:rsid w:val="00FD2373"/>
    <w:rsid w:val="00FD2537"/>
    <w:rsid w:val="00FD2804"/>
    <w:rsid w:val="00FD282A"/>
    <w:rsid w:val="00FD2A71"/>
    <w:rsid w:val="00FD3124"/>
    <w:rsid w:val="00FD3905"/>
    <w:rsid w:val="00FD3B76"/>
    <w:rsid w:val="00FD4CC0"/>
    <w:rsid w:val="00FD4DCA"/>
    <w:rsid w:val="00FD4F44"/>
    <w:rsid w:val="00FD53A8"/>
    <w:rsid w:val="00FD55E1"/>
    <w:rsid w:val="00FD5618"/>
    <w:rsid w:val="00FD5999"/>
    <w:rsid w:val="00FD5A65"/>
    <w:rsid w:val="00FD6318"/>
    <w:rsid w:val="00FD6358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96C"/>
    <w:rsid w:val="00FD7D6B"/>
    <w:rsid w:val="00FE00DC"/>
    <w:rsid w:val="00FE0477"/>
    <w:rsid w:val="00FE0628"/>
    <w:rsid w:val="00FE0657"/>
    <w:rsid w:val="00FE09CF"/>
    <w:rsid w:val="00FE14D7"/>
    <w:rsid w:val="00FE15F5"/>
    <w:rsid w:val="00FE16E7"/>
    <w:rsid w:val="00FE1728"/>
    <w:rsid w:val="00FE1757"/>
    <w:rsid w:val="00FE1ADA"/>
    <w:rsid w:val="00FE1FD7"/>
    <w:rsid w:val="00FE2166"/>
    <w:rsid w:val="00FE216E"/>
    <w:rsid w:val="00FE22FE"/>
    <w:rsid w:val="00FE261A"/>
    <w:rsid w:val="00FE2A81"/>
    <w:rsid w:val="00FE2B7B"/>
    <w:rsid w:val="00FE2BEB"/>
    <w:rsid w:val="00FE3035"/>
    <w:rsid w:val="00FE30CD"/>
    <w:rsid w:val="00FE3100"/>
    <w:rsid w:val="00FE333B"/>
    <w:rsid w:val="00FE3768"/>
    <w:rsid w:val="00FE38E5"/>
    <w:rsid w:val="00FE3BC4"/>
    <w:rsid w:val="00FE3D47"/>
    <w:rsid w:val="00FE42C4"/>
    <w:rsid w:val="00FE4367"/>
    <w:rsid w:val="00FE47B0"/>
    <w:rsid w:val="00FE4C4A"/>
    <w:rsid w:val="00FE4F70"/>
    <w:rsid w:val="00FE5172"/>
    <w:rsid w:val="00FE5236"/>
    <w:rsid w:val="00FE5977"/>
    <w:rsid w:val="00FE5CB2"/>
    <w:rsid w:val="00FE65DB"/>
    <w:rsid w:val="00FE6918"/>
    <w:rsid w:val="00FE6A5B"/>
    <w:rsid w:val="00FE6DEC"/>
    <w:rsid w:val="00FE74E2"/>
    <w:rsid w:val="00FE74FC"/>
    <w:rsid w:val="00FE761D"/>
    <w:rsid w:val="00FE76FA"/>
    <w:rsid w:val="00FE7719"/>
    <w:rsid w:val="00FE7A09"/>
    <w:rsid w:val="00FE7D8E"/>
    <w:rsid w:val="00FE7DF8"/>
    <w:rsid w:val="00FE7EC9"/>
    <w:rsid w:val="00FE7ECF"/>
    <w:rsid w:val="00FF01C5"/>
    <w:rsid w:val="00FF0224"/>
    <w:rsid w:val="00FF0289"/>
    <w:rsid w:val="00FF02D6"/>
    <w:rsid w:val="00FF0895"/>
    <w:rsid w:val="00FF0B6A"/>
    <w:rsid w:val="00FF0BBB"/>
    <w:rsid w:val="00FF1455"/>
    <w:rsid w:val="00FF1716"/>
    <w:rsid w:val="00FF1920"/>
    <w:rsid w:val="00FF19A4"/>
    <w:rsid w:val="00FF1ACF"/>
    <w:rsid w:val="00FF1C00"/>
    <w:rsid w:val="00FF2635"/>
    <w:rsid w:val="00FF281E"/>
    <w:rsid w:val="00FF2A88"/>
    <w:rsid w:val="00FF310D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356"/>
    <w:rsid w:val="00FF58AB"/>
    <w:rsid w:val="00FF598A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2D2F93BC-B868-45E9-A6FE-D20AE37A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52A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spacing w:after="160" w:line="259" w:lineRule="auto"/>
    </w:pPr>
    <w:rPr>
      <w:rFonts w:asciiTheme="minorHAnsi" w:hAnsiTheme="minorHAnsi" w:cstheme="minorBidi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rPr>
      <w:rFonts w:ascii="SimSun" w:hAnsi="SimSun" w:cs="SimSun"/>
      <w:sz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836687"/>
    <w:rPr>
      <w:rFonts w:ascii="Arial" w:hAnsi="Arial"/>
      <w:b/>
      <w:i/>
      <w:noProof/>
      <w:sz w:val="18"/>
      <w:lang w:eastAsia="en-US"/>
    </w:rPr>
  </w:style>
  <w:style w:type="paragraph" w:customStyle="1" w:styleId="bullet1">
    <w:name w:val="bullet1"/>
    <w:basedOn w:val="Normal"/>
    <w:link w:val="bullet1Char"/>
    <w:uiPriority w:val="99"/>
    <w:qFormat/>
    <w:rsid w:val="00445451"/>
    <w:pPr>
      <w:numPr>
        <w:numId w:val="5"/>
      </w:numPr>
      <w:spacing w:line="252" w:lineRule="auto"/>
      <w:jc w:val="both"/>
    </w:pPr>
    <w:rPr>
      <w:rFonts w:ascii="Times" w:eastAsiaTheme="minorHAnsi" w:hAnsi="Times" w:cs="Times"/>
    </w:rPr>
  </w:style>
  <w:style w:type="paragraph" w:customStyle="1" w:styleId="bullet2">
    <w:name w:val="bullet2"/>
    <w:basedOn w:val="Normal"/>
    <w:uiPriority w:val="99"/>
    <w:rsid w:val="00445451"/>
    <w:pPr>
      <w:numPr>
        <w:ilvl w:val="1"/>
        <w:numId w:val="5"/>
      </w:numPr>
      <w:spacing w:line="252" w:lineRule="auto"/>
      <w:jc w:val="both"/>
    </w:pPr>
    <w:rPr>
      <w:rFonts w:ascii="Batang" w:eastAsia="Batang" w:hAnsi="Batang"/>
    </w:rPr>
  </w:style>
  <w:style w:type="paragraph" w:customStyle="1" w:styleId="bullet3">
    <w:name w:val="bullet3"/>
    <w:basedOn w:val="Normal"/>
    <w:uiPriority w:val="99"/>
    <w:rsid w:val="00445451"/>
    <w:pPr>
      <w:numPr>
        <w:ilvl w:val="2"/>
        <w:numId w:val="5"/>
      </w:numPr>
      <w:spacing w:line="252" w:lineRule="auto"/>
      <w:ind w:hanging="180"/>
    </w:pPr>
    <w:rPr>
      <w:rFonts w:ascii="Times" w:eastAsiaTheme="minorHAnsi" w:hAnsi="Times" w:cs="Times"/>
    </w:rPr>
  </w:style>
  <w:style w:type="paragraph" w:customStyle="1" w:styleId="bullet4">
    <w:name w:val="bullet4"/>
    <w:basedOn w:val="Normal"/>
    <w:uiPriority w:val="99"/>
    <w:rsid w:val="00445451"/>
    <w:pPr>
      <w:numPr>
        <w:ilvl w:val="3"/>
        <w:numId w:val="5"/>
      </w:numPr>
      <w:spacing w:line="252" w:lineRule="auto"/>
    </w:pPr>
    <w:rPr>
      <w:rFonts w:ascii="Times" w:eastAsiaTheme="minorHAnsi" w:hAnsi="Times" w:cs="Times"/>
    </w:rPr>
  </w:style>
  <w:style w:type="character" w:customStyle="1" w:styleId="bullet1Char">
    <w:name w:val="bullet1 Char"/>
    <w:link w:val="bullet1"/>
    <w:uiPriority w:val="99"/>
    <w:qFormat/>
    <w:rsid w:val="007C0871"/>
    <w:rPr>
      <w:rFonts w:ascii="Times" w:eastAsiaTheme="minorHAnsi" w:hAnsi="Times" w:cs="Times"/>
      <w:sz w:val="22"/>
      <w:szCs w:val="22"/>
      <w:lang w:eastAsia="en-US"/>
    </w:rPr>
  </w:style>
  <w:style w:type="character" w:styleId="Strong">
    <w:name w:val="Strong"/>
    <w:uiPriority w:val="22"/>
    <w:qFormat/>
    <w:rsid w:val="00603470"/>
    <w:rPr>
      <w:b/>
      <w:bCs/>
    </w:rPr>
  </w:style>
  <w:style w:type="character" w:customStyle="1" w:styleId="normaltextrun">
    <w:name w:val="normaltextrun"/>
    <w:basedOn w:val="DefaultParagraphFont"/>
    <w:rsid w:val="00936808"/>
  </w:style>
  <w:style w:type="character" w:customStyle="1" w:styleId="eop">
    <w:name w:val="eop"/>
    <w:basedOn w:val="DefaultParagraphFont"/>
    <w:rsid w:val="00936808"/>
  </w:style>
  <w:style w:type="character" w:customStyle="1" w:styleId="pink">
    <w:name w:val="pink"/>
    <w:basedOn w:val="DefaultParagraphFont"/>
    <w:rsid w:val="00B4352A"/>
  </w:style>
  <w:style w:type="character" w:customStyle="1" w:styleId="ui-provider">
    <w:name w:val="ui-provider"/>
    <w:basedOn w:val="DefaultParagraphFont"/>
    <w:rsid w:val="00774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0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1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94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089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73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73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23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03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86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7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82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692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82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9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9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604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675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9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1" ma:contentTypeDescription="Create a new document." ma:contentTypeScope="" ma:versionID="0216696ab9b47d0fdd552a2c84f25a3d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b5d458cb2eb68e86b473911048504b6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HR33RHYHUWRF-507899316-22266</_dlc_DocId>
    <_dlc_DocIdUrl xmlns="ca125759-a0e7-4469-93e0-e34bba23bda5">
      <Url>https://qualcomm.sharepoint.com/teams/pentari/_layouts/15/DocIdRedir.aspx?ID=HR33RHYHUWRF-507899316-22266</Url>
      <Description>HR33RHYHUWRF-507899316-22266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2597C-4E6B-40F7-8782-256F8C9BB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1691</Words>
  <Characters>9644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Yi Huang</cp:lastModifiedBy>
  <cp:revision>2</cp:revision>
  <cp:lastPrinted>2018-02-15T07:29:00Z</cp:lastPrinted>
  <dcterms:created xsi:type="dcterms:W3CDTF">2023-11-03T03:58:00Z</dcterms:created>
  <dcterms:modified xsi:type="dcterms:W3CDTF">2023-11-03T03:58:00Z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b3ce1a0a-20c5-483f-8f94-88809472fd49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  <property fmtid="{D5CDD505-2E9C-101B-9397-08002B2CF9AE}" pid="12" name="MediaServiceImageTags">
    <vt:lpwstr/>
  </property>
</Properties>
</file>